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E8E82" w14:textId="763EBEFF" w:rsidR="008E64AA" w:rsidRPr="008E64AA" w:rsidRDefault="00B332ED" w:rsidP="00CA2286">
      <w:pPr>
        <w:pStyle w:val="Kop1"/>
      </w:pPr>
      <w:r>
        <w:t>Bijlage 4 Referentieverklaring</w:t>
      </w:r>
    </w:p>
    <w:p w14:paraId="367C4D62" w14:textId="1B639878" w:rsidR="002117B9" w:rsidRDefault="00B332ED" w:rsidP="009D2690">
      <w:r>
        <w:t xml:space="preserve">Wij vragen </w:t>
      </w:r>
      <w:r w:rsidR="00150CCE">
        <w:t>jullie</w:t>
      </w:r>
      <w:r>
        <w:t xml:space="preserve"> deze verklaring in te vullen zodat jullie kunnen aantonen te beschikken over </w:t>
      </w:r>
      <w:r w:rsidRPr="00B332ED">
        <w:t xml:space="preserve">de vereiste en gewenste technische en organisatorische ervaring. Werk aan de hand van onderstaande vragenlijst de beschrijving van de </w:t>
      </w:r>
      <w:r w:rsidR="00150CCE">
        <w:t xml:space="preserve">werkzaamheden uit. </w:t>
      </w:r>
      <w:r w:rsidR="009D2690">
        <w:t>Uit de beschrijving van de referentie</w:t>
      </w:r>
      <w:r w:rsidR="009D2690">
        <w:t xml:space="preserve"> </w:t>
      </w:r>
      <w:r w:rsidR="009D2690">
        <w:t>moet duidelijk en ondubbelzinnig de gevraagde ervaring blijken</w:t>
      </w:r>
      <w:r w:rsidR="009D2690">
        <w:t xml:space="preserve"> wat hoort bij de kerncompetentie. Jullie kunnen aanvinken welke kerncompetentie van toepassing is op de referentie. </w:t>
      </w:r>
    </w:p>
    <w:tbl>
      <w:tblPr>
        <w:tblStyle w:val="VLTabel"/>
        <w:tblW w:w="13320" w:type="dxa"/>
        <w:tblLook w:val="04A0" w:firstRow="1" w:lastRow="0" w:firstColumn="1" w:lastColumn="0" w:noHBand="0" w:noVBand="1"/>
      </w:tblPr>
      <w:tblGrid>
        <w:gridCol w:w="2547"/>
        <w:gridCol w:w="10773"/>
      </w:tblGrid>
      <w:tr w:rsidR="00BB7C61" w14:paraId="57AF7023" w14:textId="77777777" w:rsidTr="007723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0" w:type="dxa"/>
            <w:gridSpan w:val="2"/>
            <w:tcBorders>
              <w:top w:val="single" w:sz="4" w:space="0" w:color="02008E"/>
              <w:left w:val="single" w:sz="4" w:space="0" w:color="02008E"/>
              <w:right w:val="single" w:sz="4" w:space="0" w:color="02008E"/>
            </w:tcBorders>
            <w:shd w:val="clear" w:color="auto" w:fill="70FF3A"/>
          </w:tcPr>
          <w:p w14:paraId="0238CA24" w14:textId="270710AF" w:rsidR="00BB7C61" w:rsidRPr="00765EB8" w:rsidRDefault="00BB7C61" w:rsidP="00E4111D">
            <w:pPr>
              <w:rPr>
                <w:color w:val="02008E"/>
              </w:rPr>
            </w:pPr>
            <w:r>
              <w:rPr>
                <w:color w:val="02008E"/>
              </w:rPr>
              <w:t>Gegevens referentie</w:t>
            </w:r>
          </w:p>
        </w:tc>
      </w:tr>
      <w:tr w:rsidR="00B332ED" w14:paraId="5EC29645" w14:textId="77777777" w:rsidTr="007723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02008E"/>
              <w:left w:val="single" w:sz="4" w:space="0" w:color="02008E"/>
              <w:bottom w:val="single" w:sz="4" w:space="0" w:color="02008E"/>
              <w:right w:val="single" w:sz="8" w:space="0" w:color="02008E"/>
            </w:tcBorders>
            <w:vAlign w:val="top"/>
          </w:tcPr>
          <w:p w14:paraId="006DDD3E" w14:textId="5517CB6F" w:rsidR="00B332ED" w:rsidRDefault="00B332ED" w:rsidP="00B332ED">
            <w:r>
              <w:t xml:space="preserve">Naam </w:t>
            </w:r>
            <w:r>
              <w:t xml:space="preserve"> </w:t>
            </w:r>
            <w:r>
              <w:t xml:space="preserve">referentie </w:t>
            </w:r>
          </w:p>
        </w:tc>
        <w:tc>
          <w:tcPr>
            <w:tcW w:w="10773" w:type="dxa"/>
            <w:tcBorders>
              <w:top w:val="single" w:sz="4" w:space="0" w:color="02008E"/>
              <w:left w:val="single" w:sz="8" w:space="0" w:color="02008E"/>
              <w:bottom w:val="single" w:sz="4" w:space="0" w:color="02008E"/>
              <w:right w:val="single" w:sz="4" w:space="0" w:color="02008E"/>
            </w:tcBorders>
            <w:vAlign w:val="top"/>
          </w:tcPr>
          <w:p w14:paraId="08667C7E" w14:textId="3012B6F0" w:rsidR="00B332ED" w:rsidRDefault="00B332ED" w:rsidP="00E411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32ED" w14:paraId="11EC3F73" w14:textId="77777777" w:rsidTr="0077237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02008E"/>
              <w:left w:val="single" w:sz="4" w:space="0" w:color="02008E"/>
              <w:bottom w:val="single" w:sz="4" w:space="0" w:color="02008E"/>
              <w:right w:val="single" w:sz="8" w:space="0" w:color="02008E"/>
            </w:tcBorders>
            <w:vAlign w:val="top"/>
          </w:tcPr>
          <w:p w14:paraId="6A0BC8DE" w14:textId="51D73C52" w:rsidR="00B332ED" w:rsidRPr="00B332ED" w:rsidRDefault="00B332ED" w:rsidP="00B332ED">
            <w:r>
              <w:t>Plaats</w:t>
            </w:r>
          </w:p>
        </w:tc>
        <w:tc>
          <w:tcPr>
            <w:tcW w:w="10773" w:type="dxa"/>
            <w:tcBorders>
              <w:top w:val="single" w:sz="4" w:space="0" w:color="02008E"/>
              <w:left w:val="single" w:sz="8" w:space="0" w:color="02008E"/>
              <w:bottom w:val="single" w:sz="4" w:space="0" w:color="02008E"/>
              <w:right w:val="single" w:sz="4" w:space="0" w:color="02008E"/>
            </w:tcBorders>
            <w:vAlign w:val="top"/>
          </w:tcPr>
          <w:p w14:paraId="02870C37" w14:textId="65794D13" w:rsidR="00B332ED" w:rsidRPr="00765EB8" w:rsidRDefault="00B332ED" w:rsidP="00E411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2008E"/>
              </w:rPr>
            </w:pPr>
          </w:p>
        </w:tc>
      </w:tr>
      <w:tr w:rsidR="00B332ED" w14:paraId="74FD9818" w14:textId="77777777" w:rsidTr="007723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02008E"/>
              <w:left w:val="single" w:sz="4" w:space="0" w:color="02008E"/>
              <w:bottom w:val="single" w:sz="4" w:space="0" w:color="02008E"/>
              <w:right w:val="single" w:sz="8" w:space="0" w:color="02008E"/>
            </w:tcBorders>
            <w:vAlign w:val="top"/>
          </w:tcPr>
          <w:p w14:paraId="3A3396DB" w14:textId="2C519BEA" w:rsidR="00B332ED" w:rsidRDefault="00B332ED" w:rsidP="00B332ED">
            <w:r>
              <w:t>Contactpersoon</w:t>
            </w:r>
          </w:p>
        </w:tc>
        <w:tc>
          <w:tcPr>
            <w:tcW w:w="10773" w:type="dxa"/>
            <w:tcBorders>
              <w:top w:val="single" w:sz="4" w:space="0" w:color="02008E"/>
              <w:left w:val="single" w:sz="8" w:space="0" w:color="02008E"/>
              <w:bottom w:val="single" w:sz="4" w:space="0" w:color="02008E"/>
              <w:right w:val="single" w:sz="4" w:space="0" w:color="02008E"/>
            </w:tcBorders>
            <w:vAlign w:val="top"/>
          </w:tcPr>
          <w:p w14:paraId="682F2DD1" w14:textId="77777777" w:rsidR="00B332ED" w:rsidRPr="00765EB8" w:rsidRDefault="00B332ED" w:rsidP="00E411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2008E"/>
              </w:rPr>
            </w:pPr>
          </w:p>
        </w:tc>
      </w:tr>
      <w:tr w:rsidR="00B332ED" w14:paraId="1D7D48A7" w14:textId="77777777" w:rsidTr="0077237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02008E"/>
              <w:left w:val="single" w:sz="4" w:space="0" w:color="02008E"/>
              <w:bottom w:val="single" w:sz="4" w:space="0" w:color="02008E"/>
              <w:right w:val="single" w:sz="8" w:space="0" w:color="02008E"/>
            </w:tcBorders>
            <w:vAlign w:val="top"/>
          </w:tcPr>
          <w:p w14:paraId="2F4ACB5D" w14:textId="686CF634" w:rsidR="00B332ED" w:rsidRDefault="00B332ED" w:rsidP="00B332ED">
            <w:r>
              <w:t>Functie</w:t>
            </w:r>
          </w:p>
        </w:tc>
        <w:tc>
          <w:tcPr>
            <w:tcW w:w="10773" w:type="dxa"/>
            <w:tcBorders>
              <w:top w:val="single" w:sz="4" w:space="0" w:color="02008E"/>
              <w:left w:val="single" w:sz="8" w:space="0" w:color="02008E"/>
              <w:bottom w:val="single" w:sz="4" w:space="0" w:color="02008E"/>
              <w:right w:val="single" w:sz="4" w:space="0" w:color="02008E"/>
            </w:tcBorders>
            <w:vAlign w:val="top"/>
          </w:tcPr>
          <w:p w14:paraId="3A710944" w14:textId="2B5B3457" w:rsidR="00B332ED" w:rsidRDefault="00B332ED" w:rsidP="00E411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32ED" w14:paraId="7BB5C63A" w14:textId="77777777" w:rsidTr="007723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02008E"/>
              <w:left w:val="single" w:sz="4" w:space="0" w:color="02008E"/>
              <w:bottom w:val="single" w:sz="4" w:space="0" w:color="02008E"/>
              <w:right w:val="single" w:sz="8" w:space="0" w:color="02008E"/>
            </w:tcBorders>
            <w:vAlign w:val="top"/>
          </w:tcPr>
          <w:p w14:paraId="6A58E510" w14:textId="46ACA619" w:rsidR="00B332ED" w:rsidRPr="00B332ED" w:rsidRDefault="00B332ED" w:rsidP="00B332ED">
            <w:pPr>
              <w:rPr>
                <w:color w:val="3C0073" w:themeColor="accent2"/>
              </w:rPr>
            </w:pPr>
            <w:r>
              <w:t>Telefoonnummer</w:t>
            </w:r>
          </w:p>
        </w:tc>
        <w:tc>
          <w:tcPr>
            <w:tcW w:w="10773" w:type="dxa"/>
            <w:tcBorders>
              <w:top w:val="single" w:sz="4" w:space="0" w:color="02008E"/>
              <w:left w:val="single" w:sz="8" w:space="0" w:color="02008E"/>
              <w:bottom w:val="single" w:sz="4" w:space="0" w:color="02008E"/>
              <w:right w:val="single" w:sz="4" w:space="0" w:color="02008E"/>
            </w:tcBorders>
            <w:vAlign w:val="top"/>
          </w:tcPr>
          <w:p w14:paraId="33E88EA9" w14:textId="4B2082A0" w:rsidR="00B332ED" w:rsidRPr="00765EB8" w:rsidRDefault="00B332ED" w:rsidP="00E411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2008E"/>
              </w:rPr>
            </w:pPr>
          </w:p>
        </w:tc>
      </w:tr>
      <w:tr w:rsidR="00B332ED" w14:paraId="4C745139" w14:textId="77777777" w:rsidTr="0077237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02008E"/>
              <w:left w:val="single" w:sz="4" w:space="0" w:color="02008E"/>
              <w:bottom w:val="single" w:sz="4" w:space="0" w:color="02008E"/>
              <w:right w:val="single" w:sz="8" w:space="0" w:color="02008E"/>
            </w:tcBorders>
            <w:vAlign w:val="top"/>
          </w:tcPr>
          <w:p w14:paraId="0782A14D" w14:textId="1D8D095B" w:rsidR="00B332ED" w:rsidRPr="001B03D1" w:rsidRDefault="00B332ED" w:rsidP="00E4111D">
            <w:r>
              <w:t>E-mail</w:t>
            </w:r>
          </w:p>
        </w:tc>
        <w:tc>
          <w:tcPr>
            <w:tcW w:w="10773" w:type="dxa"/>
            <w:tcBorders>
              <w:top w:val="single" w:sz="4" w:space="0" w:color="02008E"/>
              <w:left w:val="single" w:sz="8" w:space="0" w:color="02008E"/>
              <w:bottom w:val="single" w:sz="4" w:space="0" w:color="02008E"/>
              <w:right w:val="single" w:sz="4" w:space="0" w:color="02008E"/>
            </w:tcBorders>
            <w:vAlign w:val="top"/>
          </w:tcPr>
          <w:p w14:paraId="7FA7339F" w14:textId="02F7BBE8" w:rsidR="00B332ED" w:rsidRPr="001B03D1" w:rsidRDefault="00B332ED" w:rsidP="00E411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F53594D" w14:textId="77777777" w:rsidR="00B332ED" w:rsidRDefault="00B332ED" w:rsidP="006C09FA"/>
    <w:tbl>
      <w:tblPr>
        <w:tblStyle w:val="VLTabel"/>
        <w:tblW w:w="13320" w:type="dxa"/>
        <w:tblBorders>
          <w:top w:val="single" w:sz="4" w:space="0" w:color="02008E"/>
          <w:left w:val="single" w:sz="4" w:space="0" w:color="02008E"/>
          <w:bottom w:val="single" w:sz="4" w:space="0" w:color="02008E"/>
          <w:right w:val="single" w:sz="4" w:space="0" w:color="02008E"/>
          <w:insideH w:val="single" w:sz="4" w:space="0" w:color="02008E"/>
          <w:insideV w:val="single" w:sz="4" w:space="0" w:color="02008E"/>
        </w:tblBorders>
        <w:tblLook w:val="04A0" w:firstRow="1" w:lastRow="0" w:firstColumn="1" w:lastColumn="0" w:noHBand="0" w:noVBand="1"/>
      </w:tblPr>
      <w:tblGrid>
        <w:gridCol w:w="8642"/>
        <w:gridCol w:w="4678"/>
      </w:tblGrid>
      <w:tr w:rsidR="00BB7C61" w14:paraId="0EA78074" w14:textId="77777777" w:rsidTr="007723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0" w:type="dxa"/>
            <w:gridSpan w:val="2"/>
            <w:shd w:val="clear" w:color="auto" w:fill="70FF3A"/>
          </w:tcPr>
          <w:p w14:paraId="672196EA" w14:textId="21BFE43A" w:rsidR="00BB7C61" w:rsidRPr="00765EB8" w:rsidRDefault="00BB7C61" w:rsidP="00057B80">
            <w:pPr>
              <w:rPr>
                <w:color w:val="02008E"/>
              </w:rPr>
            </w:pPr>
            <w:r>
              <w:rPr>
                <w:color w:val="02008E"/>
              </w:rPr>
              <w:t>Beschrijving referentieopdracht</w:t>
            </w:r>
          </w:p>
        </w:tc>
      </w:tr>
      <w:tr w:rsidR="00BB7C61" w14:paraId="79B93817" w14:textId="77777777" w:rsidTr="007723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2" w:type="dxa"/>
            <w:vAlign w:val="top"/>
          </w:tcPr>
          <w:p w14:paraId="4AF795C4" w14:textId="4BFD66D1" w:rsidR="00BB7C61" w:rsidRPr="009538A1" w:rsidRDefault="00BB7C61" w:rsidP="008E2C3E">
            <w:r w:rsidRPr="009538A1">
              <w:t>Waren jullie bij deze opdracht?</w:t>
            </w:r>
          </w:p>
        </w:tc>
        <w:sdt>
          <w:sdtPr>
            <w:id w:val="-1819866407"/>
            <w:placeholder>
              <w:docPart w:val="E111025D5474412EA6559E0D597B2A84"/>
            </w:placeholder>
            <w:showingPlcHdr/>
            <w:comboBox>
              <w:listItem w:value="Kies een item."/>
              <w:listItem w:displayText="Hoofdaannemer" w:value="Hoofdaannemer"/>
              <w:listItem w:displayText="Onderaannemer" w:value="Onderaannemer"/>
              <w:listItem w:displayText="Combinant" w:value="Combinant"/>
            </w:comboBox>
          </w:sdtPr>
          <w:sdtContent>
            <w:tc>
              <w:tcPr>
                <w:tcW w:w="4678" w:type="dxa"/>
                <w:vAlign w:val="top"/>
              </w:tcPr>
              <w:p w14:paraId="0F1D7FB7" w14:textId="637F1DFA" w:rsidR="00BB7C61" w:rsidRPr="009538A1" w:rsidRDefault="00BB7C61" w:rsidP="008E2C3E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538A1">
                  <w:rPr>
                    <w:rStyle w:val="Tekstvantijdelijkeaanduiding"/>
                    <w:color w:val="1A4438" w:themeColor="text2"/>
                  </w:rPr>
                  <w:t>Kies een item.</w:t>
                </w:r>
              </w:p>
            </w:tc>
          </w:sdtContent>
        </w:sdt>
      </w:tr>
      <w:tr w:rsidR="00BB7C61" w14:paraId="08D0F91B" w14:textId="77777777" w:rsidTr="0077237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2" w:type="dxa"/>
            <w:vAlign w:val="top"/>
          </w:tcPr>
          <w:p w14:paraId="51A9B56D" w14:textId="659EF07B" w:rsidR="00BB7C61" w:rsidRPr="009538A1" w:rsidRDefault="00BB7C61" w:rsidP="008E2C3E">
            <w:pPr>
              <w:rPr>
                <w:color w:val="1A4438" w:themeColor="text2"/>
              </w:rPr>
            </w:pPr>
            <w:r w:rsidRPr="009538A1">
              <w:rPr>
                <w:color w:val="1A4438" w:themeColor="text2"/>
              </w:rPr>
              <w:t>Hoe hebben jullie de opdracht uitgevoerd?</w:t>
            </w:r>
          </w:p>
        </w:tc>
        <w:sdt>
          <w:sdtPr>
            <w:rPr>
              <w:color w:val="1A4438" w:themeColor="text2"/>
            </w:rPr>
            <w:id w:val="241922573"/>
            <w:placeholder>
              <w:docPart w:val="CEFB92B5E72D472EAE7ED808F147573A"/>
            </w:placeholder>
            <w:showingPlcHdr/>
            <w:dropDownList>
              <w:listItem w:value="Kies een item."/>
              <w:listItem w:displayText="Wij hebben de volledige opdracht uitgevoerd" w:value="Wij hebben de volledige opdracht uitgevoerd"/>
              <w:listItem w:displayText="Wij hebben de opdracht deels met onderaannemers uitgevoerd" w:value="Wij hebben de opdracht deels met onderaannemers uitgevoerd"/>
              <w:listItem w:displayText="Wij hebben deze opdracht uitgevoerd als combinatie" w:value="Wij hebben deze opdracht uitgevoerd als combinatie"/>
              <w:listItem w:displayText="Wij waren onderaannemer en een andere partij was hoofdaannemer" w:value="Wij waren onderaannemer en een andere partij was hoofdaannemer"/>
            </w:dropDownList>
          </w:sdtPr>
          <w:sdtContent>
            <w:tc>
              <w:tcPr>
                <w:tcW w:w="4678" w:type="dxa"/>
                <w:vAlign w:val="top"/>
              </w:tcPr>
              <w:p w14:paraId="40D364DB" w14:textId="5E946189" w:rsidR="00BB7C61" w:rsidRPr="009538A1" w:rsidRDefault="00BB7C61" w:rsidP="008E2C3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1A4438" w:themeColor="text2"/>
                  </w:rPr>
                </w:pPr>
                <w:r w:rsidRPr="009538A1">
                  <w:rPr>
                    <w:rStyle w:val="Tekstvantijdelijkeaanduiding"/>
                    <w:color w:val="1A4438" w:themeColor="text2"/>
                  </w:rPr>
                  <w:t>Kies een item.</w:t>
                </w:r>
              </w:p>
            </w:tc>
          </w:sdtContent>
        </w:sdt>
      </w:tr>
      <w:tr w:rsidR="00BB7C61" w14:paraId="6CB02FF9" w14:textId="77777777" w:rsidTr="007723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2" w:type="dxa"/>
            <w:vAlign w:val="top"/>
          </w:tcPr>
          <w:p w14:paraId="0003B148" w14:textId="77777777" w:rsidR="00BB7C61" w:rsidRPr="009538A1" w:rsidRDefault="00BB7C61" w:rsidP="008E2C3E">
            <w:r w:rsidRPr="009538A1">
              <w:t xml:space="preserve">Welke werkzaamheden hebben jullie uitgevoerd? </w:t>
            </w:r>
          </w:p>
          <w:p w14:paraId="53F14897" w14:textId="28B4BD5F" w:rsidR="00BB7C61" w:rsidRPr="009538A1" w:rsidRDefault="00BB7C61" w:rsidP="008E2C3E">
            <w:r w:rsidRPr="009538A1">
              <w:rPr>
                <w:sz w:val="16"/>
                <w:szCs w:val="14"/>
              </w:rPr>
              <w:t xml:space="preserve">(Indien de referentieopdracht is uitgevoerd als hoofdaannemer, </w:t>
            </w:r>
            <w:proofErr w:type="spellStart"/>
            <w:r w:rsidRPr="009538A1">
              <w:rPr>
                <w:sz w:val="16"/>
                <w:szCs w:val="14"/>
              </w:rPr>
              <w:t>combinant</w:t>
            </w:r>
            <w:proofErr w:type="spellEnd"/>
            <w:r w:rsidRPr="009538A1">
              <w:rPr>
                <w:sz w:val="16"/>
                <w:szCs w:val="14"/>
              </w:rPr>
              <w:t xml:space="preserve"> of onderaannemer mag alleen dat deel van de werkzaamheden worden beschreven, dat daadwerkelijk </w:t>
            </w:r>
            <w:r w:rsidRPr="009538A1">
              <w:rPr>
                <w:sz w:val="16"/>
                <w:szCs w:val="14"/>
              </w:rPr>
              <w:t xml:space="preserve">door jullie is </w:t>
            </w:r>
            <w:r w:rsidRPr="009538A1">
              <w:rPr>
                <w:sz w:val="16"/>
                <w:szCs w:val="14"/>
              </w:rPr>
              <w:t>uitgevoerd</w:t>
            </w:r>
            <w:r w:rsidRPr="009538A1">
              <w:rPr>
                <w:sz w:val="16"/>
                <w:szCs w:val="14"/>
              </w:rPr>
              <w:t>)</w:t>
            </w:r>
          </w:p>
        </w:tc>
        <w:tc>
          <w:tcPr>
            <w:tcW w:w="4678" w:type="dxa"/>
            <w:vAlign w:val="top"/>
          </w:tcPr>
          <w:p w14:paraId="7DD1978E" w14:textId="18864AFC" w:rsidR="00BB7C61" w:rsidRPr="009538A1" w:rsidRDefault="00BB7C61" w:rsidP="008E2C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B7C61" w14:paraId="2DB1BA0E" w14:textId="77777777" w:rsidTr="0077237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2" w:type="dxa"/>
            <w:vAlign w:val="top"/>
          </w:tcPr>
          <w:p w14:paraId="5DC94D95" w14:textId="5A867B50" w:rsidR="00BB7C61" w:rsidRPr="009538A1" w:rsidRDefault="00BB7C61" w:rsidP="008E2C3E">
            <w:pPr>
              <w:rPr>
                <w:color w:val="1A4438" w:themeColor="text2"/>
              </w:rPr>
            </w:pPr>
            <w:r w:rsidRPr="009538A1">
              <w:rPr>
                <w:color w:val="1A4438" w:themeColor="text2"/>
              </w:rPr>
              <w:t>In welke periode is de opdracht uitgevoerd?</w:t>
            </w:r>
          </w:p>
        </w:tc>
        <w:tc>
          <w:tcPr>
            <w:tcW w:w="4678" w:type="dxa"/>
            <w:vAlign w:val="top"/>
          </w:tcPr>
          <w:p w14:paraId="65C41049" w14:textId="3A2FC261" w:rsidR="00BB7C61" w:rsidRPr="009538A1" w:rsidRDefault="00BB7C61" w:rsidP="008E2C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4438" w:themeColor="text2"/>
              </w:rPr>
            </w:pPr>
            <w:r w:rsidRPr="009538A1">
              <w:rPr>
                <w:color w:val="1A4438" w:themeColor="text2"/>
              </w:rPr>
              <w:t>Van: ………………t/m……………………</w:t>
            </w:r>
          </w:p>
        </w:tc>
      </w:tr>
      <w:tr w:rsidR="00BB7C61" w14:paraId="6B47D3E6" w14:textId="77777777" w:rsidTr="007723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2" w:type="dxa"/>
            <w:vAlign w:val="top"/>
          </w:tcPr>
          <w:p w14:paraId="36045080" w14:textId="6F27984F" w:rsidR="00BB7C61" w:rsidRPr="009538A1" w:rsidRDefault="009538A1" w:rsidP="008E2C3E">
            <w:r w:rsidRPr="009538A1">
              <w:t>Omvang van de uitgevoerde werkzaamheden in aantallen en of omzet</w:t>
            </w:r>
          </w:p>
        </w:tc>
        <w:tc>
          <w:tcPr>
            <w:tcW w:w="4678" w:type="dxa"/>
            <w:vAlign w:val="top"/>
          </w:tcPr>
          <w:p w14:paraId="7EFDD7AC" w14:textId="5540CE9D" w:rsidR="00BB7C61" w:rsidRPr="009538A1" w:rsidRDefault="00BB7C61" w:rsidP="008E2C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38A1" w14:paraId="4BE5F46E" w14:textId="77777777" w:rsidTr="0077237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2" w:type="dxa"/>
            <w:vAlign w:val="top"/>
          </w:tcPr>
          <w:p w14:paraId="2A8D928A" w14:textId="1144A579" w:rsidR="009538A1" w:rsidRPr="009538A1" w:rsidRDefault="009538A1" w:rsidP="008E2C3E">
            <w:pPr>
              <w:rPr>
                <w:color w:val="1A4438" w:themeColor="text2"/>
              </w:rPr>
            </w:pPr>
            <w:r>
              <w:rPr>
                <w:color w:val="1A4438" w:themeColor="text2"/>
              </w:rPr>
              <w:t xml:space="preserve">Hebben jullie de opdracht na tevredenheid van de referent uitgevoerd? </w:t>
            </w:r>
          </w:p>
        </w:tc>
        <w:tc>
          <w:tcPr>
            <w:tcW w:w="4678" w:type="dxa"/>
            <w:vAlign w:val="top"/>
          </w:tcPr>
          <w:p w14:paraId="4648EC65" w14:textId="1470E257" w:rsidR="009538A1" w:rsidRDefault="009538A1" w:rsidP="008E2C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4438" w:themeColor="text2"/>
              </w:rPr>
            </w:pPr>
            <w:sdt>
              <w:sdtPr>
                <w:rPr>
                  <w:color w:val="1A4438" w:themeColor="text2"/>
                </w:rPr>
                <w:id w:val="-187063589"/>
                <w15:color w:val="70FF3A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1A4438" w:themeColor="text2"/>
                  </w:rPr>
                  <w:t>☐</w:t>
                </w:r>
              </w:sdtContent>
            </w:sdt>
            <w:r>
              <w:rPr>
                <w:color w:val="1A4438" w:themeColor="text2"/>
              </w:rPr>
              <w:t>Ja, binnen budget, planning en specificaties uitgevoerd.</w:t>
            </w:r>
          </w:p>
          <w:p w14:paraId="377B70B2" w14:textId="77777777" w:rsidR="009538A1" w:rsidRDefault="009538A1" w:rsidP="008E2C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4438" w:themeColor="text2"/>
              </w:rPr>
            </w:pPr>
          </w:p>
          <w:p w14:paraId="143B8EE7" w14:textId="198E5103" w:rsidR="009538A1" w:rsidRPr="009538A1" w:rsidRDefault="009538A1" w:rsidP="008E2C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4438" w:themeColor="text2"/>
              </w:rPr>
            </w:pPr>
            <w:sdt>
              <w:sdtPr>
                <w:rPr>
                  <w:color w:val="1A4438" w:themeColor="text2"/>
                </w:rPr>
                <w:id w:val="333656895"/>
                <w15:color w:val="70FF3A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2690">
                  <w:rPr>
                    <w:rFonts w:ascii="MS Gothic" w:eastAsia="MS Gothic" w:hAnsi="MS Gothic" w:hint="eastAsia"/>
                    <w:color w:val="1A4438" w:themeColor="text2"/>
                  </w:rPr>
                  <w:t>☐</w:t>
                </w:r>
              </w:sdtContent>
            </w:sdt>
            <w:r>
              <w:rPr>
                <w:color w:val="1A4438" w:themeColor="text2"/>
              </w:rPr>
              <w:t>Nee, want…..</w:t>
            </w:r>
          </w:p>
        </w:tc>
      </w:tr>
    </w:tbl>
    <w:p w14:paraId="2E12C403" w14:textId="77777777" w:rsidR="004C12C9" w:rsidRDefault="004C12C9">
      <w:pPr>
        <w:jc w:val="both"/>
      </w:pPr>
    </w:p>
    <w:tbl>
      <w:tblPr>
        <w:tblStyle w:val="VLTabel"/>
        <w:tblW w:w="14312" w:type="dxa"/>
        <w:tblBorders>
          <w:top w:val="single" w:sz="4" w:space="0" w:color="02008E"/>
          <w:left w:val="single" w:sz="4" w:space="0" w:color="02008E"/>
          <w:bottom w:val="single" w:sz="4" w:space="0" w:color="02008E"/>
          <w:right w:val="single" w:sz="4" w:space="0" w:color="02008E"/>
          <w:insideH w:val="single" w:sz="4" w:space="0" w:color="02008E"/>
          <w:insideV w:val="single" w:sz="4" w:space="0" w:color="02008E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708"/>
        <w:gridCol w:w="8647"/>
      </w:tblGrid>
      <w:tr w:rsidR="009D2690" w14:paraId="658F21F2" w14:textId="3218E715" w:rsidTr="007723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2"/>
            <w:shd w:val="clear" w:color="auto" w:fill="70FF3A"/>
          </w:tcPr>
          <w:p w14:paraId="31F6D67C" w14:textId="246256B1" w:rsidR="009D2690" w:rsidRPr="00765EB8" w:rsidRDefault="009D2690" w:rsidP="00E4111D">
            <w:pPr>
              <w:rPr>
                <w:color w:val="02008E"/>
              </w:rPr>
            </w:pPr>
            <w:r>
              <w:rPr>
                <w:color w:val="02008E"/>
              </w:rPr>
              <w:lastRenderedPageBreak/>
              <w:t>Inhoud van de dienstverlening</w:t>
            </w:r>
          </w:p>
        </w:tc>
        <w:tc>
          <w:tcPr>
            <w:tcW w:w="8647" w:type="dxa"/>
            <w:shd w:val="clear" w:color="auto" w:fill="70FF3A"/>
          </w:tcPr>
          <w:p w14:paraId="0065F0D7" w14:textId="297E139F" w:rsidR="009D2690" w:rsidRPr="009D2690" w:rsidRDefault="009D2690" w:rsidP="00E411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2008E"/>
              </w:rPr>
            </w:pPr>
            <w:r>
              <w:rPr>
                <w:color w:val="02008E"/>
              </w:rPr>
              <w:t>Beschrijving van de werkzaamheden</w:t>
            </w:r>
          </w:p>
        </w:tc>
      </w:tr>
      <w:tr w:rsidR="009D2690" w14:paraId="6E9DB66D" w14:textId="61D52445" w:rsidTr="007723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vAlign w:val="top"/>
          </w:tcPr>
          <w:p w14:paraId="799C91D6" w14:textId="77777777" w:rsidR="009D2690" w:rsidRPr="009538A1" w:rsidRDefault="009D2690" w:rsidP="00E4111D">
            <w:r w:rsidRPr="009538A1">
              <w:rPr>
                <w:b/>
                <w:bCs/>
              </w:rPr>
              <w:t>Kerncompetentie 1:</w:t>
            </w:r>
            <w:r w:rsidRPr="009538A1">
              <w:t xml:space="preserve"> </w:t>
            </w:r>
          </w:p>
          <w:p w14:paraId="3F162505" w14:textId="0693AF4A" w:rsidR="009D2690" w:rsidRPr="009538A1" w:rsidRDefault="009D2690" w:rsidP="00E4111D">
            <w:r w:rsidRPr="009538A1">
              <w:t xml:space="preserve">Ervaring met de begeleiding en transitie van een eerste generatie outsourcing van ICT, waarbij er sprake is van een migratie van </w:t>
            </w:r>
            <w:proofErr w:type="spellStart"/>
            <w:r w:rsidRPr="009538A1">
              <w:t>onpremise</w:t>
            </w:r>
            <w:proofErr w:type="spellEnd"/>
            <w:r w:rsidRPr="009538A1">
              <w:t xml:space="preserve"> naar een nieuwe ICT-omgeving in de </w:t>
            </w:r>
            <w:proofErr w:type="spellStart"/>
            <w:r w:rsidRPr="009538A1">
              <w:t>cloud</w:t>
            </w:r>
            <w:proofErr w:type="spellEnd"/>
            <w:r w:rsidRPr="009538A1">
              <w:t>.</w:t>
            </w:r>
          </w:p>
        </w:tc>
        <w:tc>
          <w:tcPr>
            <w:tcW w:w="708" w:type="dxa"/>
            <w:vAlign w:val="top"/>
          </w:tcPr>
          <w:p w14:paraId="4F96FE11" w14:textId="5242E580" w:rsidR="009D2690" w:rsidRPr="009538A1" w:rsidRDefault="009D2690" w:rsidP="00E411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996108650"/>
                <w15:color w:val="70FF3A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48DD65CD" w14:textId="5902A733" w:rsidR="009D2690" w:rsidRDefault="009D2690" w:rsidP="009D26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D2690" w14:paraId="6F6323BB" w14:textId="70973F90" w:rsidTr="0077237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vAlign w:val="top"/>
          </w:tcPr>
          <w:p w14:paraId="4CE3D22F" w14:textId="77777777" w:rsidR="009D2690" w:rsidRPr="009538A1" w:rsidRDefault="009D2690" w:rsidP="009538A1">
            <w:pPr>
              <w:rPr>
                <w:color w:val="1A4438" w:themeColor="text2"/>
              </w:rPr>
            </w:pPr>
            <w:r w:rsidRPr="009538A1">
              <w:rPr>
                <w:b/>
                <w:bCs/>
                <w:color w:val="1A4438" w:themeColor="text2"/>
              </w:rPr>
              <w:t>Kerncompetentie 2:</w:t>
            </w:r>
            <w:r w:rsidRPr="009538A1">
              <w:rPr>
                <w:color w:val="1A4438" w:themeColor="text2"/>
              </w:rPr>
              <w:t xml:space="preserve"> </w:t>
            </w:r>
          </w:p>
          <w:p w14:paraId="2EFFDEE7" w14:textId="46FF581B" w:rsidR="009D2690" w:rsidRPr="009538A1" w:rsidRDefault="009D2690" w:rsidP="009538A1">
            <w:pPr>
              <w:rPr>
                <w:color w:val="1A4438" w:themeColor="text2"/>
              </w:rPr>
            </w:pPr>
            <w:r w:rsidRPr="009538A1">
              <w:rPr>
                <w:color w:val="1A4438" w:themeColor="text2"/>
              </w:rPr>
              <w:t>Ervaring met beheren, inclusief gebruikersondersteuning, van minimaal 60 werkplekken voor kantoorautomatisering bij één opdrachtgever. Hierin moet minimaal de volgende onderdelen terugkomen:</w:t>
            </w:r>
          </w:p>
          <w:p w14:paraId="291716DE" w14:textId="1C9458A2" w:rsidR="009D2690" w:rsidRPr="009538A1" w:rsidRDefault="009D2690" w:rsidP="009538A1">
            <w:pPr>
              <w:pStyle w:val="Lijstalinea"/>
              <w:numPr>
                <w:ilvl w:val="0"/>
                <w:numId w:val="33"/>
              </w:numPr>
              <w:rPr>
                <w:color w:val="1A4438" w:themeColor="text2"/>
              </w:rPr>
            </w:pPr>
            <w:r w:rsidRPr="009538A1">
              <w:rPr>
                <w:color w:val="1A4438" w:themeColor="text2"/>
              </w:rPr>
              <w:t>Beheer MS Office 365 omgeving;</w:t>
            </w:r>
          </w:p>
          <w:p w14:paraId="72B8B882" w14:textId="77777777" w:rsidR="009D2690" w:rsidRPr="009538A1" w:rsidRDefault="009D2690" w:rsidP="009538A1">
            <w:pPr>
              <w:pStyle w:val="Lijstalinea"/>
              <w:numPr>
                <w:ilvl w:val="0"/>
                <w:numId w:val="33"/>
              </w:numPr>
              <w:rPr>
                <w:color w:val="1A4438" w:themeColor="text2"/>
              </w:rPr>
            </w:pPr>
            <w:r w:rsidRPr="009538A1">
              <w:rPr>
                <w:color w:val="1A4438" w:themeColor="text2"/>
              </w:rPr>
              <w:t xml:space="preserve">Beheer </w:t>
            </w:r>
            <w:proofErr w:type="spellStart"/>
            <w:r w:rsidRPr="009538A1">
              <w:rPr>
                <w:color w:val="1A4438" w:themeColor="text2"/>
              </w:rPr>
              <w:t>Managed</w:t>
            </w:r>
            <w:proofErr w:type="spellEnd"/>
            <w:r w:rsidRPr="009538A1">
              <w:rPr>
                <w:color w:val="1A4438" w:themeColor="text2"/>
              </w:rPr>
              <w:t xml:space="preserve"> werkplekomgeving;</w:t>
            </w:r>
          </w:p>
          <w:p w14:paraId="336C7526" w14:textId="361F8832" w:rsidR="009D2690" w:rsidRPr="009538A1" w:rsidRDefault="009D2690" w:rsidP="009538A1">
            <w:pPr>
              <w:pStyle w:val="Lijstalinea"/>
              <w:numPr>
                <w:ilvl w:val="0"/>
                <w:numId w:val="33"/>
              </w:numPr>
              <w:rPr>
                <w:color w:val="1A4438" w:themeColor="text2"/>
              </w:rPr>
            </w:pPr>
            <w:r w:rsidRPr="009538A1">
              <w:rPr>
                <w:color w:val="1A4438" w:themeColor="text2"/>
              </w:rPr>
              <w:t>Service- en helpdesk;</w:t>
            </w:r>
          </w:p>
        </w:tc>
        <w:tc>
          <w:tcPr>
            <w:tcW w:w="708" w:type="dxa"/>
            <w:vAlign w:val="top"/>
          </w:tcPr>
          <w:p w14:paraId="62D70EE4" w14:textId="0EF328B5" w:rsidR="009D2690" w:rsidRPr="009538A1" w:rsidRDefault="009D2690" w:rsidP="00E411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4438" w:themeColor="text2"/>
              </w:rPr>
            </w:pPr>
            <w:sdt>
              <w:sdtPr>
                <w:rPr>
                  <w:color w:val="1A4438" w:themeColor="text2"/>
                </w:rPr>
                <w:id w:val="1887600812"/>
                <w15:color w:val="70FF3A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1A4438" w:themeColor="text2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756E6C33" w14:textId="77777777" w:rsidR="009D2690" w:rsidRPr="009538A1" w:rsidRDefault="009D2690" w:rsidP="00E411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4438" w:themeColor="text2"/>
              </w:rPr>
            </w:pPr>
          </w:p>
        </w:tc>
      </w:tr>
      <w:tr w:rsidR="009D2690" w14:paraId="332416D8" w14:textId="2839C828" w:rsidTr="007723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vAlign w:val="top"/>
          </w:tcPr>
          <w:p w14:paraId="15BF08FC" w14:textId="77777777" w:rsidR="009D2690" w:rsidRPr="009538A1" w:rsidRDefault="009D2690" w:rsidP="009538A1">
            <w:pPr>
              <w:rPr>
                <w:b/>
                <w:bCs/>
              </w:rPr>
            </w:pPr>
            <w:r w:rsidRPr="009538A1">
              <w:rPr>
                <w:b/>
                <w:bCs/>
              </w:rPr>
              <w:t>Kerncompetentie 3:</w:t>
            </w:r>
          </w:p>
          <w:p w14:paraId="7CC22965" w14:textId="5CC866E3" w:rsidR="009D2690" w:rsidRPr="009538A1" w:rsidRDefault="009D2690" w:rsidP="009538A1">
            <w:pPr>
              <w:rPr>
                <w:b/>
                <w:bCs/>
              </w:rPr>
            </w:pPr>
            <w:r w:rsidRPr="009538A1">
              <w:t xml:space="preserve">Ervaring met het beheren van een </w:t>
            </w:r>
            <w:proofErr w:type="spellStart"/>
            <w:r w:rsidRPr="009538A1">
              <w:t>Azure</w:t>
            </w:r>
            <w:proofErr w:type="spellEnd"/>
            <w:r w:rsidRPr="009538A1">
              <w:t xml:space="preserve"> omgeving bij minimaal één opdrachtgever.</w:t>
            </w:r>
          </w:p>
          <w:p w14:paraId="5131C8FB" w14:textId="0283A53B" w:rsidR="009D2690" w:rsidRPr="009538A1" w:rsidRDefault="009D2690" w:rsidP="00E4111D"/>
        </w:tc>
        <w:tc>
          <w:tcPr>
            <w:tcW w:w="708" w:type="dxa"/>
            <w:vAlign w:val="top"/>
          </w:tcPr>
          <w:p w14:paraId="7DF82158" w14:textId="05DD3D02" w:rsidR="009D2690" w:rsidRPr="009538A1" w:rsidRDefault="009D2690" w:rsidP="00E411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121646587"/>
                <w15:color w:val="70FF3A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4BC06219" w14:textId="77777777" w:rsidR="009D2690" w:rsidRPr="009538A1" w:rsidRDefault="009D2690" w:rsidP="00E411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D2690" w14:paraId="7BE18AEC" w14:textId="2E80426F" w:rsidTr="0077237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vAlign w:val="top"/>
          </w:tcPr>
          <w:p w14:paraId="09589714" w14:textId="77777777" w:rsidR="009D2690" w:rsidRPr="009538A1" w:rsidRDefault="009D2690" w:rsidP="00E4111D">
            <w:pPr>
              <w:rPr>
                <w:color w:val="1A4438" w:themeColor="text2"/>
              </w:rPr>
            </w:pPr>
            <w:r w:rsidRPr="009538A1">
              <w:rPr>
                <w:b/>
                <w:bCs/>
                <w:color w:val="1A4438" w:themeColor="text2"/>
              </w:rPr>
              <w:t>Kerncompetentie 4:</w:t>
            </w:r>
            <w:r w:rsidRPr="009538A1">
              <w:rPr>
                <w:color w:val="1A4438" w:themeColor="text2"/>
              </w:rPr>
              <w:t xml:space="preserve"> </w:t>
            </w:r>
          </w:p>
          <w:p w14:paraId="0A8D2946" w14:textId="569410E2" w:rsidR="009D2690" w:rsidRPr="009538A1" w:rsidRDefault="009D2690" w:rsidP="00E4111D">
            <w:pPr>
              <w:rPr>
                <w:color w:val="1A4438" w:themeColor="text2"/>
              </w:rPr>
            </w:pPr>
            <w:r w:rsidRPr="009538A1">
              <w:rPr>
                <w:color w:val="1A4438" w:themeColor="text2"/>
              </w:rPr>
              <w:t>Ervaring met het leveren van 24x7 real time monitoring detectie, analyse en opvolgen van digitale bedreigingen.</w:t>
            </w:r>
          </w:p>
        </w:tc>
        <w:tc>
          <w:tcPr>
            <w:tcW w:w="708" w:type="dxa"/>
            <w:vAlign w:val="top"/>
          </w:tcPr>
          <w:p w14:paraId="64751CDF" w14:textId="4F830D76" w:rsidR="009D2690" w:rsidRPr="009538A1" w:rsidRDefault="009D2690" w:rsidP="00E411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4438" w:themeColor="text2"/>
              </w:rPr>
            </w:pPr>
            <w:sdt>
              <w:sdtPr>
                <w:rPr>
                  <w:color w:val="1A4438" w:themeColor="text2"/>
                </w:rPr>
                <w:id w:val="1345522123"/>
                <w15:color w:val="70FF3A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1A4438" w:themeColor="text2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09815EA4" w14:textId="77777777" w:rsidR="009D2690" w:rsidRPr="009538A1" w:rsidRDefault="009D2690" w:rsidP="00E411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4438" w:themeColor="text2"/>
              </w:rPr>
            </w:pPr>
          </w:p>
        </w:tc>
      </w:tr>
    </w:tbl>
    <w:p w14:paraId="10EDB6BC" w14:textId="6F6691FB" w:rsidR="00343900" w:rsidRDefault="00343900">
      <w:pPr>
        <w:jc w:val="both"/>
      </w:pPr>
    </w:p>
    <w:sectPr w:rsidR="00343900" w:rsidSect="009D269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985" w:bottom="141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980CF" w14:textId="77777777" w:rsidR="001C29C0" w:rsidRDefault="001C29C0" w:rsidP="00630BF3">
      <w:pPr>
        <w:spacing w:after="0" w:line="240" w:lineRule="auto"/>
      </w:pPr>
      <w:r>
        <w:separator/>
      </w:r>
    </w:p>
  </w:endnote>
  <w:endnote w:type="continuationSeparator" w:id="0">
    <w:p w14:paraId="732E9D4C" w14:textId="77777777" w:rsidR="001C29C0" w:rsidRDefault="001C29C0" w:rsidP="00630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Figtree">
    <w:altName w:val="Calibri"/>
    <w:charset w:val="00"/>
    <w:family w:val="auto"/>
    <w:pitch w:val="variable"/>
    <w:sig w:usb0="A000006F" w:usb1="0000007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inanummer"/>
      </w:rPr>
      <w:id w:val="-793826188"/>
      <w:docPartObj>
        <w:docPartGallery w:val="Page Numbers (Bottom of Page)"/>
        <w:docPartUnique/>
      </w:docPartObj>
    </w:sdtPr>
    <w:sdtContent>
      <w:p w14:paraId="6D4D210C" w14:textId="77777777" w:rsidR="00E542BC" w:rsidRDefault="00E542BC" w:rsidP="00E339F1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42F9CD4F" w14:textId="77777777" w:rsidR="00E542BC" w:rsidRDefault="00E542BC" w:rsidP="00E542BC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inanummer"/>
        <w:rFonts w:ascii="Open Sans Light" w:hAnsi="Open Sans Light" w:cs="Open Sans Light"/>
        <w:b/>
        <w:bCs/>
        <w:color w:val="B6B2FF" w:themeColor="accent3"/>
        <w:sz w:val="18"/>
        <w:szCs w:val="18"/>
      </w:rPr>
      <w:id w:val="-1274012798"/>
      <w:docPartObj>
        <w:docPartGallery w:val="Page Numbers (Bottom of Page)"/>
        <w:docPartUnique/>
      </w:docPartObj>
    </w:sdtPr>
    <w:sdtContent>
      <w:p w14:paraId="11F6AD58" w14:textId="19DC27C1" w:rsidR="00E542BC" w:rsidRPr="00C849C4" w:rsidRDefault="00E542BC" w:rsidP="001E6067">
        <w:pPr>
          <w:pStyle w:val="Voettekst"/>
          <w:framePr w:wrap="none" w:vAnchor="text" w:hAnchor="page" w:x="10916" w:y="1"/>
          <w:rPr>
            <w:rStyle w:val="Paginanummer"/>
            <w:rFonts w:ascii="Open Sans Light" w:hAnsi="Open Sans Light" w:cs="Open Sans Light"/>
            <w:b/>
            <w:bCs/>
            <w:color w:val="B6B2FF" w:themeColor="accent3"/>
            <w:sz w:val="18"/>
            <w:szCs w:val="18"/>
          </w:rPr>
        </w:pPr>
        <w:r w:rsidRPr="00C849C4">
          <w:rPr>
            <w:rStyle w:val="Paginanummer"/>
            <w:rFonts w:ascii="Open Sans Light" w:hAnsi="Open Sans Light" w:cs="Open Sans Light"/>
            <w:b/>
            <w:bCs/>
            <w:color w:val="B6B2FF" w:themeColor="accent3"/>
            <w:sz w:val="18"/>
            <w:szCs w:val="18"/>
          </w:rPr>
          <w:fldChar w:fldCharType="begin"/>
        </w:r>
        <w:r w:rsidRPr="00C849C4">
          <w:rPr>
            <w:rStyle w:val="Paginanummer"/>
            <w:rFonts w:ascii="Open Sans Light" w:hAnsi="Open Sans Light" w:cs="Open Sans Light"/>
            <w:b/>
            <w:bCs/>
            <w:color w:val="B6B2FF" w:themeColor="accent3"/>
            <w:sz w:val="18"/>
            <w:szCs w:val="18"/>
          </w:rPr>
          <w:instrText xml:space="preserve"> PAGE </w:instrText>
        </w:r>
        <w:r w:rsidRPr="00C849C4">
          <w:rPr>
            <w:rStyle w:val="Paginanummer"/>
            <w:rFonts w:ascii="Open Sans Light" w:hAnsi="Open Sans Light" w:cs="Open Sans Light"/>
            <w:b/>
            <w:bCs/>
            <w:color w:val="B6B2FF" w:themeColor="accent3"/>
            <w:sz w:val="18"/>
            <w:szCs w:val="18"/>
          </w:rPr>
          <w:fldChar w:fldCharType="separate"/>
        </w:r>
        <w:r w:rsidRPr="00C849C4">
          <w:rPr>
            <w:rStyle w:val="Paginanummer"/>
            <w:rFonts w:ascii="Open Sans Light" w:hAnsi="Open Sans Light" w:cs="Open Sans Light"/>
            <w:b/>
            <w:bCs/>
            <w:noProof/>
            <w:color w:val="B6B2FF" w:themeColor="accent3"/>
            <w:sz w:val="18"/>
            <w:szCs w:val="18"/>
          </w:rPr>
          <w:t>2</w:t>
        </w:r>
        <w:r w:rsidRPr="00C849C4">
          <w:rPr>
            <w:rStyle w:val="Paginanummer"/>
            <w:rFonts w:ascii="Open Sans Light" w:hAnsi="Open Sans Light" w:cs="Open Sans Light"/>
            <w:b/>
            <w:bCs/>
            <w:color w:val="B6B2FF" w:themeColor="accent3"/>
            <w:sz w:val="18"/>
            <w:szCs w:val="18"/>
          </w:rPr>
          <w:fldChar w:fldCharType="end"/>
        </w:r>
      </w:p>
    </w:sdtContent>
  </w:sdt>
  <w:p w14:paraId="3F64BF71" w14:textId="110589A4" w:rsidR="00E542BC" w:rsidRPr="00C849C4" w:rsidRDefault="002015F3" w:rsidP="001E6067">
    <w:pPr>
      <w:pStyle w:val="Voettekst"/>
      <w:tabs>
        <w:tab w:val="clear" w:pos="9072"/>
      </w:tabs>
      <w:ind w:left="-567" w:right="-428"/>
      <w:rPr>
        <w:rFonts w:ascii="Open Sans Light" w:hAnsi="Open Sans Light" w:cs="Open Sans Light"/>
        <w:b/>
        <w:bCs/>
        <w:color w:val="B6B2FF" w:themeColor="accent3"/>
        <w:sz w:val="18"/>
        <w:szCs w:val="18"/>
      </w:rPr>
    </w:pPr>
    <w:r w:rsidRPr="002015F3">
      <w:rPr>
        <w:noProof/>
      </w:rPr>
      <w:drawing>
        <wp:anchor distT="0" distB="0" distL="114300" distR="114300" simplePos="0" relativeHeight="251663360" behindDoc="1" locked="0" layoutInCell="1" allowOverlap="1" wp14:anchorId="7A245F36" wp14:editId="4B8E77B5">
          <wp:simplePos x="0" y="0"/>
          <wp:positionH relativeFrom="rightMargin">
            <wp:posOffset>328749</wp:posOffset>
          </wp:positionH>
          <wp:positionV relativeFrom="paragraph">
            <wp:posOffset>-490946</wp:posOffset>
          </wp:positionV>
          <wp:extent cx="390525" cy="391684"/>
          <wp:effectExtent l="0" t="0" r="0" b="8890"/>
          <wp:wrapNone/>
          <wp:docPr id="1096551199" name="Afbeelding 12" descr="Afbeelding met Graphics, Elektrisch blauw, grafische vormgeving, schermopna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551199" name="Afbeelding 12" descr="Afbeelding met Graphics, Elektrisch blauw, grafische vormgeving, schermopna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541" cy="3937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5B25">
      <w:rPr>
        <w:rFonts w:ascii="Open Sans Light" w:hAnsi="Open Sans Light" w:cs="Open Sans Light"/>
        <w:b/>
        <w:bCs/>
        <w:color w:val="B6B2FF" w:themeColor="accent3"/>
        <w:sz w:val="18"/>
        <w:szCs w:val="18"/>
      </w:rPr>
      <w:t xml:space="preserve">Openbare aanbesteding </w:t>
    </w:r>
    <w:r w:rsidR="00A36915">
      <w:rPr>
        <w:rFonts w:ascii="Open Sans Light" w:hAnsi="Open Sans Light" w:cs="Open Sans Light"/>
        <w:b/>
        <w:bCs/>
        <w:color w:val="B6B2FF" w:themeColor="accent3"/>
        <w:sz w:val="18"/>
        <w:szCs w:val="18"/>
      </w:rPr>
      <w:t>Outsourcing ICT</w:t>
    </w:r>
    <w:r>
      <w:rPr>
        <w:rFonts w:ascii="Open Sans Light" w:hAnsi="Open Sans Light" w:cs="Open Sans Light"/>
        <w:b/>
        <w:bCs/>
        <w:color w:val="B6B2FF" w:themeColor="accent3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9CC01" w14:textId="41ACB3C6" w:rsidR="00280F0F" w:rsidRDefault="00772379">
    <w:pPr>
      <w:pStyle w:val="Voettekst"/>
    </w:pPr>
    <w:r w:rsidRPr="002015F3">
      <w:rPr>
        <w:noProof/>
      </w:rPr>
      <w:drawing>
        <wp:anchor distT="0" distB="0" distL="114300" distR="114300" simplePos="0" relativeHeight="251667456" behindDoc="1" locked="0" layoutInCell="1" allowOverlap="1" wp14:anchorId="197990D1" wp14:editId="6C5D6C98">
          <wp:simplePos x="0" y="0"/>
          <wp:positionH relativeFrom="rightMargin">
            <wp:posOffset>245745</wp:posOffset>
          </wp:positionH>
          <wp:positionV relativeFrom="paragraph">
            <wp:posOffset>-483235</wp:posOffset>
          </wp:positionV>
          <wp:extent cx="390525" cy="391684"/>
          <wp:effectExtent l="0" t="0" r="0" b="8890"/>
          <wp:wrapNone/>
          <wp:docPr id="1814313774" name="Afbeelding 12" descr="Afbeelding met Graphics, Elektrisch blauw, grafische vormgeving, schermopna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551199" name="Afbeelding 12" descr="Afbeelding met Graphics, Elektrisch blauw, grafische vormgeving, schermopna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391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E56A8" w14:textId="77777777" w:rsidR="001C29C0" w:rsidRDefault="001C29C0" w:rsidP="00630BF3">
      <w:pPr>
        <w:spacing w:after="0" w:line="240" w:lineRule="auto"/>
      </w:pPr>
      <w:r>
        <w:separator/>
      </w:r>
    </w:p>
  </w:footnote>
  <w:footnote w:type="continuationSeparator" w:id="0">
    <w:p w14:paraId="7D8A3946" w14:textId="77777777" w:rsidR="001C29C0" w:rsidRDefault="001C29C0" w:rsidP="00630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C2C52" w14:textId="6F717F20" w:rsidR="002015F3" w:rsidRPr="002015F3" w:rsidRDefault="002015F3" w:rsidP="002015F3">
    <w:pPr>
      <w:pStyle w:val="Koptekst"/>
      <w:tabs>
        <w:tab w:val="right" w:pos="9639"/>
      </w:tabs>
      <w:ind w:right="-569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0467CD1" wp14:editId="31387F8B">
          <wp:simplePos x="0" y="0"/>
          <wp:positionH relativeFrom="rightMargin">
            <wp:posOffset>88900</wp:posOffset>
          </wp:positionH>
          <wp:positionV relativeFrom="paragraph">
            <wp:posOffset>-158115</wp:posOffset>
          </wp:positionV>
          <wp:extent cx="718367" cy="599324"/>
          <wp:effectExtent l="0" t="0" r="5715" b="0"/>
          <wp:wrapNone/>
          <wp:docPr id="460643524" name="Afbeelding 10" descr="Onze Naam | Dokwur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Onze Naam | Dokwur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8367" cy="5993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E1CCF3" w14:textId="6F4CC6BF" w:rsidR="00E542BC" w:rsidRDefault="00280F0F" w:rsidP="00280F0F">
    <w:pPr>
      <w:pStyle w:val="Koptekst"/>
      <w:tabs>
        <w:tab w:val="clear" w:pos="4536"/>
        <w:tab w:val="clear" w:pos="9072"/>
        <w:tab w:val="right" w:pos="9639"/>
      </w:tabs>
      <w:ind w:right="-569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056A4" w14:textId="125616F7" w:rsidR="00772379" w:rsidRDefault="00772379">
    <w:pPr>
      <w:pStyle w:val="Koptekst"/>
    </w:pPr>
    <w:r>
      <w:rPr>
        <w:noProof/>
      </w:rPr>
      <w:drawing>
        <wp:anchor distT="0" distB="0" distL="114300" distR="114300" simplePos="0" relativeHeight="251665408" behindDoc="1" locked="0" layoutInCell="1" allowOverlap="1" wp14:anchorId="0BBBCEE9" wp14:editId="0D17EE47">
          <wp:simplePos x="0" y="0"/>
          <wp:positionH relativeFrom="rightMargin">
            <wp:align>left</wp:align>
          </wp:positionH>
          <wp:positionV relativeFrom="paragraph">
            <wp:posOffset>-221615</wp:posOffset>
          </wp:positionV>
          <wp:extent cx="718367" cy="599324"/>
          <wp:effectExtent l="0" t="0" r="5715" b="0"/>
          <wp:wrapNone/>
          <wp:docPr id="1797414409" name="Afbeelding 10" descr="Onze Naam | Dokwur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Onze Naam | Dokwur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8367" cy="5993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C4E7F"/>
    <w:multiLevelType w:val="hybridMultilevel"/>
    <w:tmpl w:val="72B06664"/>
    <w:lvl w:ilvl="0" w:tplc="CE342FC2"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6174B"/>
    <w:multiLevelType w:val="hybridMultilevel"/>
    <w:tmpl w:val="BECE7AD4"/>
    <w:lvl w:ilvl="0" w:tplc="72E89F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54297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30AAD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99CA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9287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BF6E5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50094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DD077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738CF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76A26FE"/>
    <w:multiLevelType w:val="hybridMultilevel"/>
    <w:tmpl w:val="1EBA0A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6A20"/>
    <w:multiLevelType w:val="hybridMultilevel"/>
    <w:tmpl w:val="5260B7E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07330"/>
    <w:multiLevelType w:val="hybridMultilevel"/>
    <w:tmpl w:val="98DC944E"/>
    <w:lvl w:ilvl="0" w:tplc="1C9CE8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5E8C9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DF225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AAA70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4E691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7928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51C3D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F9CBB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587A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23A23CDC"/>
    <w:multiLevelType w:val="hybridMultilevel"/>
    <w:tmpl w:val="EB2CA4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72EE8"/>
    <w:multiLevelType w:val="hybridMultilevel"/>
    <w:tmpl w:val="69E61B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4A2CBA"/>
    <w:multiLevelType w:val="hybridMultilevel"/>
    <w:tmpl w:val="09323E32"/>
    <w:lvl w:ilvl="0" w:tplc="6674C5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8FCB9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780E3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8F4E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C00D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BF4BB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88C2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B3C5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B6C83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2F0B72C9"/>
    <w:multiLevelType w:val="hybridMultilevel"/>
    <w:tmpl w:val="82A0D774"/>
    <w:lvl w:ilvl="0" w:tplc="19982D3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27258"/>
    <w:multiLevelType w:val="hybridMultilevel"/>
    <w:tmpl w:val="D932E6D0"/>
    <w:lvl w:ilvl="0" w:tplc="366666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B7A47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4E82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3422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7D884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60C8A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82411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D2018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CA45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3DA94A48"/>
    <w:multiLevelType w:val="hybridMultilevel"/>
    <w:tmpl w:val="DC1E088E"/>
    <w:lvl w:ilvl="0" w:tplc="AF18A086">
      <w:numFmt w:val="bullet"/>
      <w:lvlText w:val="•"/>
      <w:lvlJc w:val="left"/>
      <w:pPr>
        <w:ind w:left="1068" w:hanging="708"/>
      </w:pPr>
      <w:rPr>
        <w:rFonts w:ascii="Open Sans" w:eastAsiaTheme="minorEastAsia" w:hAnsi="Open Sans" w:cs="Open Sa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BF1465"/>
    <w:multiLevelType w:val="hybridMultilevel"/>
    <w:tmpl w:val="13E818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55416"/>
    <w:multiLevelType w:val="hybridMultilevel"/>
    <w:tmpl w:val="029A07D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473BFF"/>
    <w:multiLevelType w:val="hybridMultilevel"/>
    <w:tmpl w:val="AA22693C"/>
    <w:lvl w:ilvl="0" w:tplc="905EE1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2848C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F2F8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5D8A9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9423A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ADE71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21E3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284F7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584D8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42B317AC"/>
    <w:multiLevelType w:val="hybridMultilevel"/>
    <w:tmpl w:val="C94264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1096B"/>
    <w:multiLevelType w:val="hybridMultilevel"/>
    <w:tmpl w:val="DCB464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46E58"/>
    <w:multiLevelType w:val="hybridMultilevel"/>
    <w:tmpl w:val="D3087A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7900F5"/>
    <w:multiLevelType w:val="hybridMultilevel"/>
    <w:tmpl w:val="DD0E18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3609A"/>
    <w:multiLevelType w:val="hybridMultilevel"/>
    <w:tmpl w:val="8A8C7D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45B16"/>
    <w:multiLevelType w:val="hybridMultilevel"/>
    <w:tmpl w:val="5608CB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F4824"/>
    <w:multiLevelType w:val="multilevel"/>
    <w:tmpl w:val="B616E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387AA5"/>
    <w:multiLevelType w:val="hybridMultilevel"/>
    <w:tmpl w:val="CB1CA2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047373"/>
    <w:multiLevelType w:val="hybridMultilevel"/>
    <w:tmpl w:val="71CC43AA"/>
    <w:lvl w:ilvl="0" w:tplc="0FF2F6E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D4262"/>
    <w:multiLevelType w:val="hybridMultilevel"/>
    <w:tmpl w:val="8B0A6718"/>
    <w:lvl w:ilvl="0" w:tplc="918A06AE">
      <w:numFmt w:val="bullet"/>
      <w:lvlText w:val="-"/>
      <w:lvlJc w:val="left"/>
      <w:pPr>
        <w:ind w:left="1068" w:hanging="708"/>
      </w:pPr>
      <w:rPr>
        <w:rFonts w:ascii="Open Sans" w:eastAsiaTheme="minorEastAsia" w:hAnsi="Open Sans" w:cs="Open Sa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2268F"/>
    <w:multiLevelType w:val="hybridMultilevel"/>
    <w:tmpl w:val="2BB2AE82"/>
    <w:lvl w:ilvl="0" w:tplc="C4CC82C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E90D18"/>
    <w:multiLevelType w:val="hybridMultilevel"/>
    <w:tmpl w:val="FCB8C1AE"/>
    <w:lvl w:ilvl="0" w:tplc="BD5E68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6CC97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9AC5B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9760B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2229B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0544A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5A6B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6BC68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66EBC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6A8D6101"/>
    <w:multiLevelType w:val="hybridMultilevel"/>
    <w:tmpl w:val="38DA5A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F43C7"/>
    <w:multiLevelType w:val="hybridMultilevel"/>
    <w:tmpl w:val="C82498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8F7E83"/>
    <w:multiLevelType w:val="hybridMultilevel"/>
    <w:tmpl w:val="54D263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003041"/>
    <w:multiLevelType w:val="hybridMultilevel"/>
    <w:tmpl w:val="C720CC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B26801"/>
    <w:multiLevelType w:val="hybridMultilevel"/>
    <w:tmpl w:val="5218BB82"/>
    <w:lvl w:ilvl="0" w:tplc="FE1ABE4C">
      <w:start w:val="1"/>
      <w:numFmt w:val="decimal"/>
      <w:lvlText w:val="%1."/>
      <w:lvlJc w:val="left"/>
      <w:pPr>
        <w:ind w:left="720" w:hanging="360"/>
      </w:pPr>
    </w:lvl>
    <w:lvl w:ilvl="1" w:tplc="1EA4DEF0">
      <w:start w:val="1"/>
      <w:numFmt w:val="decimal"/>
      <w:lvlText w:val="%2."/>
      <w:lvlJc w:val="left"/>
      <w:pPr>
        <w:ind w:left="720" w:hanging="360"/>
      </w:pPr>
    </w:lvl>
    <w:lvl w:ilvl="2" w:tplc="37505014">
      <w:start w:val="1"/>
      <w:numFmt w:val="decimal"/>
      <w:lvlText w:val="%3."/>
      <w:lvlJc w:val="left"/>
      <w:pPr>
        <w:ind w:left="720" w:hanging="360"/>
      </w:pPr>
    </w:lvl>
    <w:lvl w:ilvl="3" w:tplc="79B22F38">
      <w:start w:val="1"/>
      <w:numFmt w:val="decimal"/>
      <w:lvlText w:val="%4."/>
      <w:lvlJc w:val="left"/>
      <w:pPr>
        <w:ind w:left="720" w:hanging="360"/>
      </w:pPr>
    </w:lvl>
    <w:lvl w:ilvl="4" w:tplc="EB1C354A">
      <w:start w:val="1"/>
      <w:numFmt w:val="decimal"/>
      <w:lvlText w:val="%5."/>
      <w:lvlJc w:val="left"/>
      <w:pPr>
        <w:ind w:left="720" w:hanging="360"/>
      </w:pPr>
    </w:lvl>
    <w:lvl w:ilvl="5" w:tplc="B2F4C278">
      <w:start w:val="1"/>
      <w:numFmt w:val="decimal"/>
      <w:lvlText w:val="%6."/>
      <w:lvlJc w:val="left"/>
      <w:pPr>
        <w:ind w:left="720" w:hanging="360"/>
      </w:pPr>
    </w:lvl>
    <w:lvl w:ilvl="6" w:tplc="278CADA2">
      <w:start w:val="1"/>
      <w:numFmt w:val="decimal"/>
      <w:lvlText w:val="%7."/>
      <w:lvlJc w:val="left"/>
      <w:pPr>
        <w:ind w:left="720" w:hanging="360"/>
      </w:pPr>
    </w:lvl>
    <w:lvl w:ilvl="7" w:tplc="CE88B7F0">
      <w:start w:val="1"/>
      <w:numFmt w:val="decimal"/>
      <w:lvlText w:val="%8."/>
      <w:lvlJc w:val="left"/>
      <w:pPr>
        <w:ind w:left="720" w:hanging="360"/>
      </w:pPr>
    </w:lvl>
    <w:lvl w:ilvl="8" w:tplc="28EC4504">
      <w:start w:val="1"/>
      <w:numFmt w:val="decimal"/>
      <w:lvlText w:val="%9."/>
      <w:lvlJc w:val="left"/>
      <w:pPr>
        <w:ind w:left="720" w:hanging="360"/>
      </w:pPr>
    </w:lvl>
  </w:abstractNum>
  <w:abstractNum w:abstractNumId="31" w15:restartNumberingAfterBreak="0">
    <w:nsid w:val="7F3A256B"/>
    <w:multiLevelType w:val="hybridMultilevel"/>
    <w:tmpl w:val="69EC1F62"/>
    <w:lvl w:ilvl="0" w:tplc="5DD2A7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72A2F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BF464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DE6A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1CC33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0C0C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2D67E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B28C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6EA08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7FA074DD"/>
    <w:multiLevelType w:val="hybridMultilevel"/>
    <w:tmpl w:val="4C7248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336503">
    <w:abstractNumId w:val="25"/>
  </w:num>
  <w:num w:numId="2" w16cid:durableId="1128622525">
    <w:abstractNumId w:val="7"/>
  </w:num>
  <w:num w:numId="3" w16cid:durableId="320817250">
    <w:abstractNumId w:val="9"/>
  </w:num>
  <w:num w:numId="4" w16cid:durableId="552279275">
    <w:abstractNumId w:val="1"/>
  </w:num>
  <w:num w:numId="5" w16cid:durableId="88739879">
    <w:abstractNumId w:val="4"/>
  </w:num>
  <w:num w:numId="6" w16cid:durableId="19203633">
    <w:abstractNumId w:val="18"/>
  </w:num>
  <w:num w:numId="7" w16cid:durableId="264384908">
    <w:abstractNumId w:val="29"/>
  </w:num>
  <w:num w:numId="8" w16cid:durableId="305554480">
    <w:abstractNumId w:val="23"/>
  </w:num>
  <w:num w:numId="9" w16cid:durableId="803079143">
    <w:abstractNumId w:val="13"/>
  </w:num>
  <w:num w:numId="10" w16cid:durableId="1531458963">
    <w:abstractNumId w:val="31"/>
  </w:num>
  <w:num w:numId="11" w16cid:durableId="169686617">
    <w:abstractNumId w:val="30"/>
  </w:num>
  <w:num w:numId="12" w16cid:durableId="2052029856">
    <w:abstractNumId w:val="6"/>
  </w:num>
  <w:num w:numId="13" w16cid:durableId="315064208">
    <w:abstractNumId w:val="32"/>
  </w:num>
  <w:num w:numId="14" w16cid:durableId="674262529">
    <w:abstractNumId w:val="28"/>
  </w:num>
  <w:num w:numId="15" w16cid:durableId="1911690445">
    <w:abstractNumId w:val="14"/>
  </w:num>
  <w:num w:numId="16" w16cid:durableId="1824541994">
    <w:abstractNumId w:val="3"/>
  </w:num>
  <w:num w:numId="17" w16cid:durableId="304117381">
    <w:abstractNumId w:val="5"/>
  </w:num>
  <w:num w:numId="18" w16cid:durableId="1526478989">
    <w:abstractNumId w:val="16"/>
  </w:num>
  <w:num w:numId="19" w16cid:durableId="1605728810">
    <w:abstractNumId w:val="20"/>
  </w:num>
  <w:num w:numId="20" w16cid:durableId="993993679">
    <w:abstractNumId w:val="26"/>
  </w:num>
  <w:num w:numId="21" w16cid:durableId="1237589372">
    <w:abstractNumId w:val="17"/>
  </w:num>
  <w:num w:numId="22" w16cid:durableId="404765529">
    <w:abstractNumId w:val="2"/>
  </w:num>
  <w:num w:numId="23" w16cid:durableId="390691110">
    <w:abstractNumId w:val="12"/>
  </w:num>
  <w:num w:numId="24" w16cid:durableId="400563473">
    <w:abstractNumId w:val="21"/>
  </w:num>
  <w:num w:numId="25" w16cid:durableId="987975313">
    <w:abstractNumId w:val="15"/>
  </w:num>
  <w:num w:numId="26" w16cid:durableId="1618676969">
    <w:abstractNumId w:val="27"/>
  </w:num>
  <w:num w:numId="27" w16cid:durableId="1056659617">
    <w:abstractNumId w:val="10"/>
  </w:num>
  <w:num w:numId="28" w16cid:durableId="1212230738">
    <w:abstractNumId w:val="22"/>
  </w:num>
  <w:num w:numId="29" w16cid:durableId="855851621">
    <w:abstractNumId w:val="19"/>
  </w:num>
  <w:num w:numId="30" w16cid:durableId="1981570473">
    <w:abstractNumId w:val="24"/>
  </w:num>
  <w:num w:numId="31" w16cid:durableId="1839270478">
    <w:abstractNumId w:val="8"/>
  </w:num>
  <w:num w:numId="32" w16cid:durableId="2085638404">
    <w:abstractNumId w:val="11"/>
  </w:num>
  <w:num w:numId="33" w16cid:durableId="52320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0A7"/>
    <w:rsid w:val="00021D52"/>
    <w:rsid w:val="00022A15"/>
    <w:rsid w:val="00033E6C"/>
    <w:rsid w:val="0004557B"/>
    <w:rsid w:val="00045BF7"/>
    <w:rsid w:val="00067BD6"/>
    <w:rsid w:val="00085D5A"/>
    <w:rsid w:val="000A21A1"/>
    <w:rsid w:val="000A3FC3"/>
    <w:rsid w:val="000A656C"/>
    <w:rsid w:val="00105771"/>
    <w:rsid w:val="0012608C"/>
    <w:rsid w:val="0013285D"/>
    <w:rsid w:val="00133027"/>
    <w:rsid w:val="0013609B"/>
    <w:rsid w:val="001448FE"/>
    <w:rsid w:val="0014618A"/>
    <w:rsid w:val="00150CCE"/>
    <w:rsid w:val="001659E7"/>
    <w:rsid w:val="00170DDF"/>
    <w:rsid w:val="00186E5E"/>
    <w:rsid w:val="001951D6"/>
    <w:rsid w:val="001A6A34"/>
    <w:rsid w:val="001B692F"/>
    <w:rsid w:val="001C29C0"/>
    <w:rsid w:val="001D5E95"/>
    <w:rsid w:val="001E45CF"/>
    <w:rsid w:val="001E6067"/>
    <w:rsid w:val="00200EEB"/>
    <w:rsid w:val="002015F3"/>
    <w:rsid w:val="002117B9"/>
    <w:rsid w:val="0024327B"/>
    <w:rsid w:val="0024612B"/>
    <w:rsid w:val="0025204E"/>
    <w:rsid w:val="002705A0"/>
    <w:rsid w:val="0027361B"/>
    <w:rsid w:val="00275526"/>
    <w:rsid w:val="00280F0F"/>
    <w:rsid w:val="0028422C"/>
    <w:rsid w:val="0029266B"/>
    <w:rsid w:val="00295975"/>
    <w:rsid w:val="002A2D4A"/>
    <w:rsid w:val="002B0EE8"/>
    <w:rsid w:val="002C6422"/>
    <w:rsid w:val="002D0E15"/>
    <w:rsid w:val="002E1155"/>
    <w:rsid w:val="002F1E64"/>
    <w:rsid w:val="002F4E5F"/>
    <w:rsid w:val="00321F30"/>
    <w:rsid w:val="00340F21"/>
    <w:rsid w:val="00343900"/>
    <w:rsid w:val="00371E46"/>
    <w:rsid w:val="00383372"/>
    <w:rsid w:val="00384455"/>
    <w:rsid w:val="0039123C"/>
    <w:rsid w:val="00394086"/>
    <w:rsid w:val="003B1D70"/>
    <w:rsid w:val="003B2283"/>
    <w:rsid w:val="003B64E9"/>
    <w:rsid w:val="003C5962"/>
    <w:rsid w:val="003E1D15"/>
    <w:rsid w:val="003E3ECB"/>
    <w:rsid w:val="003E40A5"/>
    <w:rsid w:val="003F589B"/>
    <w:rsid w:val="003F5A3B"/>
    <w:rsid w:val="0040395C"/>
    <w:rsid w:val="00426559"/>
    <w:rsid w:val="00443AD3"/>
    <w:rsid w:val="0046728E"/>
    <w:rsid w:val="00497B0D"/>
    <w:rsid w:val="004C12C9"/>
    <w:rsid w:val="004D293A"/>
    <w:rsid w:val="004D30D7"/>
    <w:rsid w:val="004E2A3F"/>
    <w:rsid w:val="004E3B94"/>
    <w:rsid w:val="005020A7"/>
    <w:rsid w:val="0050725E"/>
    <w:rsid w:val="0051142F"/>
    <w:rsid w:val="00524520"/>
    <w:rsid w:val="00525F8E"/>
    <w:rsid w:val="005336F3"/>
    <w:rsid w:val="00563679"/>
    <w:rsid w:val="00591EF3"/>
    <w:rsid w:val="00595A5B"/>
    <w:rsid w:val="005A70D3"/>
    <w:rsid w:val="005B2FF3"/>
    <w:rsid w:val="005B435A"/>
    <w:rsid w:val="005F1E50"/>
    <w:rsid w:val="006040CF"/>
    <w:rsid w:val="00630BF3"/>
    <w:rsid w:val="0063386C"/>
    <w:rsid w:val="006415B4"/>
    <w:rsid w:val="00657271"/>
    <w:rsid w:val="006753DF"/>
    <w:rsid w:val="006822FD"/>
    <w:rsid w:val="00690A7A"/>
    <w:rsid w:val="006C09FA"/>
    <w:rsid w:val="006C77C0"/>
    <w:rsid w:val="006D79D7"/>
    <w:rsid w:val="006E37B4"/>
    <w:rsid w:val="006F191B"/>
    <w:rsid w:val="006F1C90"/>
    <w:rsid w:val="00703F05"/>
    <w:rsid w:val="00704E6D"/>
    <w:rsid w:val="00763ED4"/>
    <w:rsid w:val="00765EB8"/>
    <w:rsid w:val="00770829"/>
    <w:rsid w:val="00772379"/>
    <w:rsid w:val="00781A08"/>
    <w:rsid w:val="007A1FBC"/>
    <w:rsid w:val="007A5F8D"/>
    <w:rsid w:val="007B4C5C"/>
    <w:rsid w:val="00835D3C"/>
    <w:rsid w:val="00843F86"/>
    <w:rsid w:val="008524EE"/>
    <w:rsid w:val="00856989"/>
    <w:rsid w:val="0086125B"/>
    <w:rsid w:val="0086757F"/>
    <w:rsid w:val="008716D2"/>
    <w:rsid w:val="00884410"/>
    <w:rsid w:val="008868DD"/>
    <w:rsid w:val="00892F53"/>
    <w:rsid w:val="008C0650"/>
    <w:rsid w:val="008C4E3E"/>
    <w:rsid w:val="008D676B"/>
    <w:rsid w:val="008E1D05"/>
    <w:rsid w:val="008E2C3E"/>
    <w:rsid w:val="008E64AA"/>
    <w:rsid w:val="008F1A07"/>
    <w:rsid w:val="009126EC"/>
    <w:rsid w:val="0093053E"/>
    <w:rsid w:val="009441A8"/>
    <w:rsid w:val="009538A1"/>
    <w:rsid w:val="00956D72"/>
    <w:rsid w:val="00963971"/>
    <w:rsid w:val="00965E5D"/>
    <w:rsid w:val="0097405E"/>
    <w:rsid w:val="00975B25"/>
    <w:rsid w:val="00980D6A"/>
    <w:rsid w:val="00980F47"/>
    <w:rsid w:val="009A7164"/>
    <w:rsid w:val="009B1726"/>
    <w:rsid w:val="009B53CC"/>
    <w:rsid w:val="009B64E4"/>
    <w:rsid w:val="009C4DC1"/>
    <w:rsid w:val="009D2690"/>
    <w:rsid w:val="009F0646"/>
    <w:rsid w:val="00A23975"/>
    <w:rsid w:val="00A357E8"/>
    <w:rsid w:val="00A36915"/>
    <w:rsid w:val="00A400BE"/>
    <w:rsid w:val="00A47BB5"/>
    <w:rsid w:val="00A52033"/>
    <w:rsid w:val="00A5617C"/>
    <w:rsid w:val="00A64BA7"/>
    <w:rsid w:val="00A72BAC"/>
    <w:rsid w:val="00A74F1C"/>
    <w:rsid w:val="00A80519"/>
    <w:rsid w:val="00A8669B"/>
    <w:rsid w:val="00AB1E14"/>
    <w:rsid w:val="00AE1E1B"/>
    <w:rsid w:val="00AF0A14"/>
    <w:rsid w:val="00AF3060"/>
    <w:rsid w:val="00B129CE"/>
    <w:rsid w:val="00B2444F"/>
    <w:rsid w:val="00B332ED"/>
    <w:rsid w:val="00B33582"/>
    <w:rsid w:val="00B533BB"/>
    <w:rsid w:val="00B60673"/>
    <w:rsid w:val="00B67F11"/>
    <w:rsid w:val="00B70215"/>
    <w:rsid w:val="00B77946"/>
    <w:rsid w:val="00B86814"/>
    <w:rsid w:val="00BA7300"/>
    <w:rsid w:val="00BA79CF"/>
    <w:rsid w:val="00BB47C7"/>
    <w:rsid w:val="00BB7C61"/>
    <w:rsid w:val="00BD36FA"/>
    <w:rsid w:val="00BE6BC0"/>
    <w:rsid w:val="00BF28FE"/>
    <w:rsid w:val="00BF36AE"/>
    <w:rsid w:val="00C1208E"/>
    <w:rsid w:val="00C21095"/>
    <w:rsid w:val="00C3417D"/>
    <w:rsid w:val="00C37CD1"/>
    <w:rsid w:val="00C47771"/>
    <w:rsid w:val="00C663BC"/>
    <w:rsid w:val="00C6780C"/>
    <w:rsid w:val="00C849C4"/>
    <w:rsid w:val="00C85645"/>
    <w:rsid w:val="00C90E04"/>
    <w:rsid w:val="00CA0165"/>
    <w:rsid w:val="00CA2286"/>
    <w:rsid w:val="00CB1DA8"/>
    <w:rsid w:val="00CB37FB"/>
    <w:rsid w:val="00D01E38"/>
    <w:rsid w:val="00D03953"/>
    <w:rsid w:val="00D301DA"/>
    <w:rsid w:val="00D5334F"/>
    <w:rsid w:val="00D55DA9"/>
    <w:rsid w:val="00D80E4F"/>
    <w:rsid w:val="00D95ADA"/>
    <w:rsid w:val="00DB18E9"/>
    <w:rsid w:val="00DB1EAA"/>
    <w:rsid w:val="00DF01E1"/>
    <w:rsid w:val="00E03F04"/>
    <w:rsid w:val="00E0514C"/>
    <w:rsid w:val="00E075E4"/>
    <w:rsid w:val="00E271AD"/>
    <w:rsid w:val="00E449DC"/>
    <w:rsid w:val="00E542BC"/>
    <w:rsid w:val="00E567E3"/>
    <w:rsid w:val="00E92C94"/>
    <w:rsid w:val="00EB4368"/>
    <w:rsid w:val="00ED1AFE"/>
    <w:rsid w:val="00ED3B9A"/>
    <w:rsid w:val="00EE1346"/>
    <w:rsid w:val="00EE3076"/>
    <w:rsid w:val="00EF2915"/>
    <w:rsid w:val="00F004BF"/>
    <w:rsid w:val="00F12D0B"/>
    <w:rsid w:val="00F1484B"/>
    <w:rsid w:val="00F20E9C"/>
    <w:rsid w:val="00F34CAC"/>
    <w:rsid w:val="00F36EA1"/>
    <w:rsid w:val="00F43C74"/>
    <w:rsid w:val="00F452AE"/>
    <w:rsid w:val="00F4578E"/>
    <w:rsid w:val="00F6334D"/>
    <w:rsid w:val="00F814CA"/>
    <w:rsid w:val="00F91E01"/>
    <w:rsid w:val="00FA226F"/>
    <w:rsid w:val="00FC64FF"/>
    <w:rsid w:val="00FF04CF"/>
    <w:rsid w:val="01917890"/>
    <w:rsid w:val="0224D658"/>
    <w:rsid w:val="03CBFC50"/>
    <w:rsid w:val="03DDD0F7"/>
    <w:rsid w:val="0518C73C"/>
    <w:rsid w:val="0585AB43"/>
    <w:rsid w:val="05DFF398"/>
    <w:rsid w:val="075F46FC"/>
    <w:rsid w:val="08148D9F"/>
    <w:rsid w:val="09492F89"/>
    <w:rsid w:val="09515E1B"/>
    <w:rsid w:val="096BDDF5"/>
    <w:rsid w:val="098946C0"/>
    <w:rsid w:val="09F454EF"/>
    <w:rsid w:val="0CE24E56"/>
    <w:rsid w:val="0D4A739C"/>
    <w:rsid w:val="0F74A278"/>
    <w:rsid w:val="0F9EF28B"/>
    <w:rsid w:val="10197D3B"/>
    <w:rsid w:val="101C3FE7"/>
    <w:rsid w:val="106AC9FD"/>
    <w:rsid w:val="10F5937F"/>
    <w:rsid w:val="10F68937"/>
    <w:rsid w:val="11DFFCE9"/>
    <w:rsid w:val="122DF929"/>
    <w:rsid w:val="1347A7CD"/>
    <w:rsid w:val="13AFA799"/>
    <w:rsid w:val="14319DD9"/>
    <w:rsid w:val="1511E6CB"/>
    <w:rsid w:val="15503056"/>
    <w:rsid w:val="15A1E250"/>
    <w:rsid w:val="162369DB"/>
    <w:rsid w:val="167103C8"/>
    <w:rsid w:val="16F6597C"/>
    <w:rsid w:val="173BF158"/>
    <w:rsid w:val="179D05F1"/>
    <w:rsid w:val="18146E13"/>
    <w:rsid w:val="18B5A785"/>
    <w:rsid w:val="18BB7246"/>
    <w:rsid w:val="1A0C1157"/>
    <w:rsid w:val="1CA07679"/>
    <w:rsid w:val="1CE23D55"/>
    <w:rsid w:val="1CF5BB99"/>
    <w:rsid w:val="1D2919C9"/>
    <w:rsid w:val="1D5EB0B6"/>
    <w:rsid w:val="1D89B255"/>
    <w:rsid w:val="1D96FC93"/>
    <w:rsid w:val="1E0CE507"/>
    <w:rsid w:val="1EB5D99F"/>
    <w:rsid w:val="1F2B443F"/>
    <w:rsid w:val="20000EB9"/>
    <w:rsid w:val="2010D7B7"/>
    <w:rsid w:val="207FB68A"/>
    <w:rsid w:val="2159482D"/>
    <w:rsid w:val="2192847C"/>
    <w:rsid w:val="21E121D5"/>
    <w:rsid w:val="23618C86"/>
    <w:rsid w:val="242B6182"/>
    <w:rsid w:val="2489A2BA"/>
    <w:rsid w:val="25CA16CE"/>
    <w:rsid w:val="2688DD91"/>
    <w:rsid w:val="274A4DAC"/>
    <w:rsid w:val="274E28E9"/>
    <w:rsid w:val="2767991A"/>
    <w:rsid w:val="28401D68"/>
    <w:rsid w:val="2AAE3050"/>
    <w:rsid w:val="2AC65530"/>
    <w:rsid w:val="2AD5258C"/>
    <w:rsid w:val="2AD6D94F"/>
    <w:rsid w:val="2AF34E11"/>
    <w:rsid w:val="2B291974"/>
    <w:rsid w:val="2B2976DB"/>
    <w:rsid w:val="2BA1A5C6"/>
    <w:rsid w:val="2D04B627"/>
    <w:rsid w:val="2D6B5415"/>
    <w:rsid w:val="2D823E36"/>
    <w:rsid w:val="2D9EC936"/>
    <w:rsid w:val="2F640D25"/>
    <w:rsid w:val="2F96CA1D"/>
    <w:rsid w:val="3072E2CF"/>
    <w:rsid w:val="31E69DAB"/>
    <w:rsid w:val="3231F0DC"/>
    <w:rsid w:val="326B74B6"/>
    <w:rsid w:val="32BF8641"/>
    <w:rsid w:val="339DD431"/>
    <w:rsid w:val="3695400F"/>
    <w:rsid w:val="36C2887B"/>
    <w:rsid w:val="387DAA55"/>
    <w:rsid w:val="394D59D3"/>
    <w:rsid w:val="3A1ABDAC"/>
    <w:rsid w:val="3A2B3836"/>
    <w:rsid w:val="3A5383AA"/>
    <w:rsid w:val="3ADBD5E1"/>
    <w:rsid w:val="3B054ABF"/>
    <w:rsid w:val="3D2371C8"/>
    <w:rsid w:val="3D3C27D8"/>
    <w:rsid w:val="3DEF1ED8"/>
    <w:rsid w:val="3DFB27F3"/>
    <w:rsid w:val="3E61ACF9"/>
    <w:rsid w:val="3F01A654"/>
    <w:rsid w:val="4131A0F9"/>
    <w:rsid w:val="42696CC5"/>
    <w:rsid w:val="438E8FCA"/>
    <w:rsid w:val="43E68584"/>
    <w:rsid w:val="458D9C50"/>
    <w:rsid w:val="48B416EE"/>
    <w:rsid w:val="498E160E"/>
    <w:rsid w:val="4A3A0638"/>
    <w:rsid w:val="4AD4FC2A"/>
    <w:rsid w:val="4C0B2366"/>
    <w:rsid w:val="4C20C887"/>
    <w:rsid w:val="4C9243EE"/>
    <w:rsid w:val="4C96C051"/>
    <w:rsid w:val="4F255984"/>
    <w:rsid w:val="4F4A4257"/>
    <w:rsid w:val="4F4B3D14"/>
    <w:rsid w:val="500B5369"/>
    <w:rsid w:val="504D96EA"/>
    <w:rsid w:val="5111F7EC"/>
    <w:rsid w:val="51C29829"/>
    <w:rsid w:val="53A686AC"/>
    <w:rsid w:val="54BD5579"/>
    <w:rsid w:val="54F54568"/>
    <w:rsid w:val="55479456"/>
    <w:rsid w:val="56BE1F37"/>
    <w:rsid w:val="57145E65"/>
    <w:rsid w:val="5785D9E0"/>
    <w:rsid w:val="58C4A4D2"/>
    <w:rsid w:val="5A419BE2"/>
    <w:rsid w:val="5B194270"/>
    <w:rsid w:val="5B50BD9C"/>
    <w:rsid w:val="5C2599F8"/>
    <w:rsid w:val="5C3CE00E"/>
    <w:rsid w:val="5C732CAA"/>
    <w:rsid w:val="5C80C073"/>
    <w:rsid w:val="5CCAD8A6"/>
    <w:rsid w:val="5F767C9D"/>
    <w:rsid w:val="5F867B5B"/>
    <w:rsid w:val="5FC6F772"/>
    <w:rsid w:val="603BFB16"/>
    <w:rsid w:val="612E1732"/>
    <w:rsid w:val="61700A10"/>
    <w:rsid w:val="61E6EAE6"/>
    <w:rsid w:val="6226A68B"/>
    <w:rsid w:val="6344D841"/>
    <w:rsid w:val="63BC4BBF"/>
    <w:rsid w:val="63F1C172"/>
    <w:rsid w:val="645CF9B4"/>
    <w:rsid w:val="64E75EB6"/>
    <w:rsid w:val="64EBE2DC"/>
    <w:rsid w:val="66FDB970"/>
    <w:rsid w:val="6866310F"/>
    <w:rsid w:val="68DBD445"/>
    <w:rsid w:val="68E4E170"/>
    <w:rsid w:val="68F6AAF5"/>
    <w:rsid w:val="692A6E82"/>
    <w:rsid w:val="69583C7D"/>
    <w:rsid w:val="69F71595"/>
    <w:rsid w:val="6A9C3B4F"/>
    <w:rsid w:val="6B1DAEC7"/>
    <w:rsid w:val="6DA5373D"/>
    <w:rsid w:val="6E08C5E9"/>
    <w:rsid w:val="6E1F44DC"/>
    <w:rsid w:val="704D4583"/>
    <w:rsid w:val="70C2866C"/>
    <w:rsid w:val="714F67FE"/>
    <w:rsid w:val="7369C724"/>
    <w:rsid w:val="7474DA63"/>
    <w:rsid w:val="74C919A7"/>
    <w:rsid w:val="75834768"/>
    <w:rsid w:val="759173B9"/>
    <w:rsid w:val="75FD9E27"/>
    <w:rsid w:val="761FE4D7"/>
    <w:rsid w:val="76C15661"/>
    <w:rsid w:val="776CE792"/>
    <w:rsid w:val="7785F413"/>
    <w:rsid w:val="77F2695D"/>
    <w:rsid w:val="78AF16BC"/>
    <w:rsid w:val="78C50F8E"/>
    <w:rsid w:val="7A7F0D07"/>
    <w:rsid w:val="7B1AF72E"/>
    <w:rsid w:val="7B556ADB"/>
    <w:rsid w:val="7B7CBAFA"/>
    <w:rsid w:val="7C4C6EE3"/>
    <w:rsid w:val="7C6E7B26"/>
    <w:rsid w:val="7D150719"/>
    <w:rsid w:val="7F5F85D2"/>
    <w:rsid w:val="7FBBC8D0"/>
    <w:rsid w:val="7FD42812"/>
    <w:rsid w:val="7FEF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8B36D"/>
  <w15:chartTrackingRefBased/>
  <w15:docId w15:val="{44872A5D-674A-4CCC-A1C2-86759361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zh-CN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1DA8"/>
    <w:pPr>
      <w:jc w:val="left"/>
    </w:pPr>
    <w:rPr>
      <w:rFonts w:ascii="Open Sans" w:hAnsi="Open Sans"/>
      <w:sz w:val="22"/>
    </w:rPr>
  </w:style>
  <w:style w:type="paragraph" w:styleId="Kop1">
    <w:name w:val="heading 1"/>
    <w:basedOn w:val="Standaard"/>
    <w:next w:val="Standaard"/>
    <w:link w:val="Kop1Char"/>
    <w:uiPriority w:val="9"/>
    <w:qFormat/>
    <w:rsid w:val="00033E6C"/>
    <w:pPr>
      <w:spacing w:before="300" w:after="40"/>
      <w:outlineLvl w:val="0"/>
    </w:pPr>
    <w:rPr>
      <w:b/>
      <w:color w:val="02008E"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33E6C"/>
    <w:pPr>
      <w:spacing w:before="240" w:after="80"/>
      <w:outlineLvl w:val="1"/>
    </w:pPr>
    <w:rPr>
      <w:b/>
      <w:color w:val="A4A4CE"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33E6C"/>
    <w:pPr>
      <w:spacing w:after="0"/>
      <w:outlineLvl w:val="2"/>
    </w:pPr>
    <w:rPr>
      <w:b/>
      <w:color w:val="02008E"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849C4"/>
    <w:pPr>
      <w:spacing w:before="240" w:after="0"/>
      <w:outlineLvl w:val="3"/>
    </w:pPr>
    <w:rPr>
      <w:b/>
      <w:color w:val="B6B2FF" w:themeColor="accent3"/>
      <w:spacing w:val="10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C849C4"/>
    <w:pPr>
      <w:spacing w:before="200" w:after="0"/>
      <w:outlineLvl w:val="4"/>
    </w:pPr>
    <w:rPr>
      <w:b/>
      <w:smallCaps/>
      <w:color w:val="3C0073" w:themeColor="accent2"/>
      <w:spacing w:val="10"/>
      <w:szCs w:val="26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C849C4"/>
    <w:pPr>
      <w:spacing w:after="0"/>
      <w:outlineLvl w:val="5"/>
    </w:pPr>
    <w:rPr>
      <w:b/>
      <w:smallCaps/>
      <w:color w:val="B6B2FF" w:themeColor="accent3"/>
      <w:spacing w:val="5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C849C4"/>
    <w:pPr>
      <w:spacing w:after="0"/>
      <w:outlineLvl w:val="6"/>
    </w:pPr>
    <w:rPr>
      <w:b/>
      <w:color w:val="3C0073" w:themeColor="accent2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849C4"/>
    <w:pPr>
      <w:spacing w:after="0"/>
      <w:outlineLvl w:val="7"/>
    </w:pPr>
    <w:rPr>
      <w:b/>
      <w:i/>
      <w:smallCaps/>
      <w:color w:val="B6B2FF" w:themeColor="accent3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E6067"/>
    <w:pPr>
      <w:spacing w:after="0"/>
      <w:outlineLvl w:val="8"/>
    </w:pPr>
    <w:rPr>
      <w:b/>
      <w:i/>
      <w:smallCaps/>
      <w:color w:val="1D0039" w:themeColor="accent2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VLTabel">
    <w:name w:val="VL Tabel"/>
    <w:basedOn w:val="Standaardtabel"/>
    <w:uiPriority w:val="99"/>
    <w:rsid w:val="00C849C4"/>
    <w:pPr>
      <w:spacing w:after="0" w:line="240" w:lineRule="auto"/>
      <w:jc w:val="left"/>
    </w:pPr>
    <w:rPr>
      <w:rFonts w:eastAsiaTheme="minorHAnsi"/>
      <w:color w:val="3C0073" w:themeColor="accent2"/>
      <w:sz w:val="22"/>
      <w:lang w:eastAsia="en-US"/>
    </w:rPr>
    <w:tblPr>
      <w:tblStyleRowBandSize w:val="1"/>
      <w:tblBorders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vAlign w:val="center"/>
    </w:tcPr>
    <w:tblStylePr w:type="firstRow">
      <w:rPr>
        <w:b/>
        <w:color w:val="B6B2FF" w:themeColor="accent3"/>
      </w:rPr>
      <w:tblPr/>
      <w:tcPr>
        <w:shd w:val="clear" w:color="auto" w:fill="3C0073" w:themeFill="accent2"/>
      </w:tcPr>
    </w:tblStylePr>
    <w:tblStylePr w:type="lastRow">
      <w:rPr>
        <w:rFonts w:ascii="Open Sans" w:hAnsi="Open Sans"/>
        <w:b/>
        <w:color w:val="3C0073" w:themeColor="accent2"/>
      </w:rPr>
      <w:tblPr/>
      <w:tcPr>
        <w:shd w:val="clear" w:color="auto" w:fill="FFFFFF" w:themeFill="background1"/>
      </w:tcPr>
    </w:tblStylePr>
    <w:tblStylePr w:type="firstCol">
      <w:rPr>
        <w:b w:val="0"/>
      </w:rPr>
    </w:tblStylePr>
    <w:tblStylePr w:type="band1Horz">
      <w:rPr>
        <w:color w:val="1A4438" w:themeColor="text2"/>
      </w:rPr>
      <w:tblPr/>
      <w:tcPr>
        <w:shd w:val="clear" w:color="auto" w:fill="F6F5FB" w:themeFill="accent6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630BF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30BF3"/>
  </w:style>
  <w:style w:type="paragraph" w:styleId="Voettekst">
    <w:name w:val="footer"/>
    <w:basedOn w:val="Standaard"/>
    <w:link w:val="VoettekstChar"/>
    <w:uiPriority w:val="99"/>
    <w:unhideWhenUsed/>
    <w:rsid w:val="00630BF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30BF3"/>
  </w:style>
  <w:style w:type="character" w:styleId="Paginanummer">
    <w:name w:val="page number"/>
    <w:basedOn w:val="Standaardalinea-lettertype"/>
    <w:uiPriority w:val="99"/>
    <w:semiHidden/>
    <w:unhideWhenUsed/>
    <w:rsid w:val="00E542BC"/>
  </w:style>
  <w:style w:type="character" w:customStyle="1" w:styleId="Kop1Char">
    <w:name w:val="Kop 1 Char"/>
    <w:basedOn w:val="Standaardalinea-lettertype"/>
    <w:link w:val="Kop1"/>
    <w:uiPriority w:val="9"/>
    <w:rsid w:val="00033E6C"/>
    <w:rPr>
      <w:rFonts w:ascii="Open Sans" w:hAnsi="Open Sans"/>
      <w:b/>
      <w:color w:val="02008E"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033E6C"/>
    <w:rPr>
      <w:rFonts w:ascii="Open Sans" w:hAnsi="Open Sans"/>
      <w:b/>
      <w:color w:val="A4A4CE"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033E6C"/>
    <w:rPr>
      <w:rFonts w:ascii="Open Sans" w:hAnsi="Open Sans"/>
      <w:b/>
      <w:color w:val="02008E"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C849C4"/>
    <w:rPr>
      <w:rFonts w:ascii="Open Sans" w:hAnsi="Open Sans"/>
      <w:b/>
      <w:color w:val="B6B2FF" w:themeColor="accent3"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C849C4"/>
    <w:rPr>
      <w:rFonts w:ascii="Open Sans" w:hAnsi="Open Sans"/>
      <w:b/>
      <w:smallCaps/>
      <w:color w:val="3C0073" w:themeColor="accent2"/>
      <w:spacing w:val="10"/>
      <w:sz w:val="22"/>
      <w:szCs w:val="26"/>
    </w:rPr>
  </w:style>
  <w:style w:type="character" w:customStyle="1" w:styleId="Kop6Char">
    <w:name w:val="Kop 6 Char"/>
    <w:basedOn w:val="Standaardalinea-lettertype"/>
    <w:link w:val="Kop6"/>
    <w:uiPriority w:val="9"/>
    <w:rsid w:val="00C849C4"/>
    <w:rPr>
      <w:rFonts w:ascii="Open Sans" w:hAnsi="Open Sans"/>
      <w:b/>
      <w:smallCaps/>
      <w:color w:val="B6B2FF" w:themeColor="accent3"/>
      <w:spacing w:val="5"/>
      <w:sz w:val="22"/>
    </w:rPr>
  </w:style>
  <w:style w:type="character" w:customStyle="1" w:styleId="Kop7Char">
    <w:name w:val="Kop 7 Char"/>
    <w:basedOn w:val="Standaardalinea-lettertype"/>
    <w:link w:val="Kop7"/>
    <w:uiPriority w:val="9"/>
    <w:rsid w:val="00C849C4"/>
    <w:rPr>
      <w:rFonts w:ascii="Open Sans" w:hAnsi="Open Sans"/>
      <w:b/>
      <w:color w:val="3C0073" w:themeColor="accent2"/>
      <w:spacing w:val="10"/>
      <w:sz w:val="22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849C4"/>
    <w:rPr>
      <w:rFonts w:ascii="Open Sans" w:hAnsi="Open Sans"/>
      <w:b/>
      <w:i/>
      <w:smallCaps/>
      <w:color w:val="B6B2FF" w:themeColor="accent3"/>
      <w:sz w:val="22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E6067"/>
    <w:rPr>
      <w:b/>
      <w:i/>
      <w:smallCaps/>
      <w:color w:val="1D0039" w:themeColor="accent2" w:themeShade="7F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1E6067"/>
    <w:rPr>
      <w:b/>
      <w:bCs/>
      <w:caps/>
      <w:sz w:val="16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C849C4"/>
    <w:pPr>
      <w:pBdr>
        <w:top w:val="single" w:sz="12" w:space="1" w:color="3C0073" w:themeColor="accent2"/>
      </w:pBdr>
      <w:spacing w:line="240" w:lineRule="auto"/>
    </w:pPr>
    <w:rPr>
      <w:b/>
      <w:color w:val="3C0073" w:themeColor="accent2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C849C4"/>
    <w:rPr>
      <w:rFonts w:ascii="Open Sans" w:hAnsi="Open Sans"/>
      <w:b/>
      <w:color w:val="3C0073" w:themeColor="accent2"/>
      <w:sz w:val="48"/>
      <w:szCs w:val="4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849C4"/>
    <w:pPr>
      <w:spacing w:after="720" w:line="240" w:lineRule="auto"/>
    </w:pPr>
    <w:rPr>
      <w:rFonts w:eastAsiaTheme="majorEastAsia" w:cstheme="majorBidi"/>
      <w:color w:val="B6B2FF" w:themeColor="accent3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849C4"/>
    <w:rPr>
      <w:rFonts w:ascii="Open Sans" w:eastAsiaTheme="majorEastAsia" w:hAnsi="Open Sans" w:cstheme="majorBidi"/>
      <w:color w:val="B6B2FF" w:themeColor="accent3"/>
      <w:sz w:val="22"/>
      <w:szCs w:val="22"/>
    </w:rPr>
  </w:style>
  <w:style w:type="character" w:styleId="Zwaar">
    <w:name w:val="Strong"/>
    <w:uiPriority w:val="22"/>
    <w:qFormat/>
    <w:rsid w:val="00033E6C"/>
    <w:rPr>
      <w:rFonts w:ascii="Open Sans" w:hAnsi="Open Sans"/>
      <w:b/>
      <w:color w:val="A4A4CE"/>
    </w:rPr>
  </w:style>
  <w:style w:type="character" w:styleId="Nadruk">
    <w:name w:val="Emphasis"/>
    <w:uiPriority w:val="20"/>
    <w:qFormat/>
    <w:rsid w:val="00C849C4"/>
    <w:rPr>
      <w:rFonts w:ascii="Open Sans" w:hAnsi="Open Sans"/>
      <w:b/>
      <w:i/>
      <w:color w:val="B6B2FF" w:themeColor="accent3"/>
      <w:spacing w:val="10"/>
    </w:rPr>
  </w:style>
  <w:style w:type="paragraph" w:styleId="Geenafstand">
    <w:name w:val="No Spacing"/>
    <w:basedOn w:val="Standaard"/>
    <w:link w:val="GeenafstandChar"/>
    <w:uiPriority w:val="1"/>
    <w:qFormat/>
    <w:rsid w:val="001E6067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1E6067"/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1E6067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C849C4"/>
    <w:rPr>
      <w:color w:val="B6B2FF" w:themeColor="accent3"/>
    </w:rPr>
  </w:style>
  <w:style w:type="character" w:customStyle="1" w:styleId="CitaatChar">
    <w:name w:val="Citaat Char"/>
    <w:basedOn w:val="Standaardalinea-lettertype"/>
    <w:link w:val="Citaat"/>
    <w:uiPriority w:val="29"/>
    <w:rsid w:val="00C849C4"/>
    <w:rPr>
      <w:rFonts w:ascii="Open Sans" w:hAnsi="Open Sans"/>
      <w:color w:val="B6B2FF" w:themeColor="accent3"/>
      <w:sz w:val="22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849C4"/>
    <w:pPr>
      <w:pBdr>
        <w:top w:val="single" w:sz="8" w:space="10" w:color="3C0073" w:themeColor="accent2"/>
        <w:left w:val="single" w:sz="8" w:space="10" w:color="3C0073" w:themeColor="accent2"/>
        <w:bottom w:val="single" w:sz="8" w:space="10" w:color="3C0073" w:themeColor="accent2"/>
        <w:right w:val="single" w:sz="8" w:space="10" w:color="3C0073" w:themeColor="accent2"/>
      </w:pBdr>
      <w:shd w:val="clear" w:color="auto" w:fill="3C0073" w:themeFill="accent2"/>
      <w:spacing w:before="140" w:after="140"/>
      <w:ind w:left="1440" w:right="1440"/>
    </w:pPr>
    <w:rPr>
      <w:b/>
      <w:i/>
      <w:color w:val="B6B2FF" w:themeColor="accent3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849C4"/>
    <w:rPr>
      <w:rFonts w:ascii="Open Sans" w:hAnsi="Open Sans"/>
      <w:b/>
      <w:i/>
      <w:color w:val="B6B2FF" w:themeColor="accent3"/>
      <w:sz w:val="22"/>
      <w:shd w:val="clear" w:color="auto" w:fill="3C0073" w:themeFill="accent2"/>
    </w:rPr>
  </w:style>
  <w:style w:type="character" w:styleId="Subtielebenadrukking">
    <w:name w:val="Subtle Emphasis"/>
    <w:uiPriority w:val="19"/>
    <w:qFormat/>
    <w:rsid w:val="00C849C4"/>
    <w:rPr>
      <w:rFonts w:ascii="Open Sans" w:hAnsi="Open Sans"/>
      <w:i/>
      <w:color w:val="3C0073" w:themeColor="accent2"/>
    </w:rPr>
  </w:style>
  <w:style w:type="character" w:styleId="Intensievebenadrukking">
    <w:name w:val="Intense Emphasis"/>
    <w:uiPriority w:val="21"/>
    <w:qFormat/>
    <w:rsid w:val="00C849C4"/>
    <w:rPr>
      <w:rFonts w:ascii="Open Sans" w:hAnsi="Open Sans"/>
      <w:b/>
      <w:i/>
      <w:color w:val="B6B2FF" w:themeColor="accent3"/>
      <w:spacing w:val="10"/>
    </w:rPr>
  </w:style>
  <w:style w:type="character" w:styleId="Subtieleverwijzing">
    <w:name w:val="Subtle Reference"/>
    <w:uiPriority w:val="31"/>
    <w:qFormat/>
    <w:rsid w:val="00C849C4"/>
    <w:rPr>
      <w:rFonts w:ascii="Open Sans" w:hAnsi="Open Sans"/>
      <w:b/>
      <w:color w:val="3C0073" w:themeColor="accent2"/>
    </w:rPr>
  </w:style>
  <w:style w:type="character" w:styleId="Intensieveverwijzing">
    <w:name w:val="Intense Reference"/>
    <w:uiPriority w:val="32"/>
    <w:qFormat/>
    <w:rsid w:val="00C849C4"/>
    <w:rPr>
      <w:rFonts w:ascii="Open Sans" w:hAnsi="Open Sans"/>
      <w:b/>
      <w:bCs/>
      <w:caps w:val="0"/>
      <w:smallCaps w:val="0"/>
      <w:color w:val="B6B2FF" w:themeColor="accent3"/>
      <w:spacing w:val="5"/>
      <w:sz w:val="22"/>
      <w:szCs w:val="22"/>
      <w:u w:val="single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1E6067"/>
    <w:pPr>
      <w:outlineLvl w:val="9"/>
    </w:pPr>
  </w:style>
  <w:style w:type="character" w:styleId="Titelvanboek">
    <w:name w:val="Book Title"/>
    <w:basedOn w:val="Standaardalinea-lettertype"/>
    <w:uiPriority w:val="33"/>
    <w:rsid w:val="00C849C4"/>
    <w:rPr>
      <w:b/>
      <w:bCs/>
      <w:i/>
      <w:iCs/>
      <w:color w:val="3C0073" w:themeColor="accent2"/>
      <w:spacing w:val="5"/>
    </w:rPr>
  </w:style>
  <w:style w:type="paragraph" w:styleId="Inhopg1">
    <w:name w:val="toc 1"/>
    <w:basedOn w:val="Standaard"/>
    <w:next w:val="Standaard"/>
    <w:autoRedefine/>
    <w:uiPriority w:val="39"/>
    <w:unhideWhenUsed/>
    <w:rsid w:val="003E1D15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3E1D15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3E1D15"/>
    <w:rPr>
      <w:color w:val="0563C1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4578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4578E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4578E"/>
    <w:rPr>
      <w:rFonts w:ascii="Open Sans" w:hAnsi="Open San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4578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4578E"/>
    <w:rPr>
      <w:rFonts w:ascii="Open Sans" w:hAnsi="Open Sans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4CAC"/>
    <w:rPr>
      <w:color w:val="666666"/>
    </w:rPr>
  </w:style>
  <w:style w:type="paragraph" w:styleId="Inhopg3">
    <w:name w:val="toc 3"/>
    <w:basedOn w:val="Standaard"/>
    <w:next w:val="Standaard"/>
    <w:uiPriority w:val="39"/>
    <w:unhideWhenUsed/>
    <w:rsid w:val="20000EB9"/>
    <w:pPr>
      <w:spacing w:after="100"/>
      <w:ind w:left="440"/>
    </w:pPr>
  </w:style>
  <w:style w:type="paragraph" w:styleId="Revisie">
    <w:name w:val="Revision"/>
    <w:hidden/>
    <w:uiPriority w:val="99"/>
    <w:semiHidden/>
    <w:rsid w:val="000A656C"/>
    <w:pPr>
      <w:spacing w:after="0" w:line="240" w:lineRule="auto"/>
      <w:jc w:val="left"/>
    </w:pPr>
    <w:rPr>
      <w:rFonts w:ascii="Open Sans" w:hAnsi="Open Sans"/>
      <w:sz w:val="22"/>
    </w:rPr>
  </w:style>
  <w:style w:type="paragraph" w:customStyle="1" w:styleId="TableParagraph">
    <w:name w:val="Table Paragraph"/>
    <w:basedOn w:val="Standaard"/>
    <w:uiPriority w:val="1"/>
    <w:qFormat/>
    <w:rsid w:val="00F6334D"/>
    <w:pPr>
      <w:widowControl w:val="0"/>
      <w:autoSpaceDE w:val="0"/>
      <w:autoSpaceDN w:val="0"/>
      <w:spacing w:before="80" w:after="0" w:line="240" w:lineRule="auto"/>
    </w:pPr>
    <w:rPr>
      <w:rFonts w:ascii="Figtree" w:eastAsia="Figtree" w:hAnsi="Figtree" w:cs="Figtree"/>
      <w:szCs w:val="22"/>
      <w:lang w:eastAsia="en-US"/>
    </w:rPr>
  </w:style>
  <w:style w:type="paragraph" w:styleId="Normaalweb">
    <w:name w:val="Normal (Web)"/>
    <w:basedOn w:val="Standaard"/>
    <w:uiPriority w:val="99"/>
    <w:semiHidden/>
    <w:unhideWhenUsed/>
    <w:rsid w:val="00280F0F"/>
    <w:rPr>
      <w:rFonts w:ascii="Times New Roman" w:hAnsi="Times New Roman" w:cs="Times New Roman"/>
      <w:sz w:val="24"/>
      <w:szCs w:val="24"/>
    </w:rPr>
  </w:style>
  <w:style w:type="character" w:customStyle="1" w:styleId="LijstalineaChar">
    <w:name w:val="Lijstalinea Char"/>
    <w:aliases w:val="Reference List Char"/>
    <w:link w:val="Lijstalinea"/>
    <w:uiPriority w:val="34"/>
    <w:rsid w:val="005B2FF3"/>
    <w:rPr>
      <w:rFonts w:ascii="Open Sans" w:hAnsi="Open San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1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fo\Desktop\Opdrachten\Tytsjerkstradiel\Gemeente%20Tytsjerksteradiel_Rapport_Word%20template_Paars_V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11025D5474412EA6559E0D597B2A8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C0930BC-C41A-4503-B1C5-E61DDE7ADA76}"/>
      </w:docPartPr>
      <w:docPartBody>
        <w:p w:rsidR="00000000" w:rsidRDefault="00330B19" w:rsidP="00330B19">
          <w:pPr>
            <w:pStyle w:val="E111025D5474412EA6559E0D597B2A841"/>
          </w:pPr>
          <w:r w:rsidRPr="009538A1">
            <w:rPr>
              <w:rStyle w:val="Tekstvantijdelijkeaanduiding"/>
              <w:color w:val="0E2841" w:themeColor="text2"/>
            </w:rPr>
            <w:t>Kies een item.</w:t>
          </w:r>
        </w:p>
      </w:docPartBody>
    </w:docPart>
    <w:docPart>
      <w:docPartPr>
        <w:name w:val="CEFB92B5E72D472EAE7ED808F147573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404E0A1-4D23-4915-8A10-A978D7C2931F}"/>
      </w:docPartPr>
      <w:docPartBody>
        <w:p w:rsidR="00000000" w:rsidRDefault="00330B19" w:rsidP="00330B19">
          <w:pPr>
            <w:pStyle w:val="CEFB92B5E72D472EAE7ED808F147573A1"/>
          </w:pPr>
          <w:r w:rsidRPr="009538A1">
            <w:rPr>
              <w:rStyle w:val="Tekstvantijdelijkeaanduiding"/>
              <w:color w:val="0E2841" w:themeColor="text2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Figtree">
    <w:altName w:val="Calibri"/>
    <w:charset w:val="00"/>
    <w:family w:val="auto"/>
    <w:pitch w:val="variable"/>
    <w:sig w:usb0="A000006F" w:usb1="0000007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90F"/>
    <w:rsid w:val="000A21A1"/>
    <w:rsid w:val="000C112A"/>
    <w:rsid w:val="001951D6"/>
    <w:rsid w:val="0024612B"/>
    <w:rsid w:val="002A3BC7"/>
    <w:rsid w:val="00330B19"/>
    <w:rsid w:val="00351D9A"/>
    <w:rsid w:val="00384455"/>
    <w:rsid w:val="0040395C"/>
    <w:rsid w:val="004D721C"/>
    <w:rsid w:val="00560F6D"/>
    <w:rsid w:val="006040CF"/>
    <w:rsid w:val="00657833"/>
    <w:rsid w:val="007D6899"/>
    <w:rsid w:val="008524EE"/>
    <w:rsid w:val="00856989"/>
    <w:rsid w:val="008716D2"/>
    <w:rsid w:val="0089184F"/>
    <w:rsid w:val="008D100B"/>
    <w:rsid w:val="008F1A07"/>
    <w:rsid w:val="0090561B"/>
    <w:rsid w:val="00963971"/>
    <w:rsid w:val="00980D6A"/>
    <w:rsid w:val="00A80519"/>
    <w:rsid w:val="00AF41E9"/>
    <w:rsid w:val="00B42015"/>
    <w:rsid w:val="00B67F11"/>
    <w:rsid w:val="00B81EF0"/>
    <w:rsid w:val="00C65491"/>
    <w:rsid w:val="00C87340"/>
    <w:rsid w:val="00CA72F6"/>
    <w:rsid w:val="00D01E38"/>
    <w:rsid w:val="00D33D19"/>
    <w:rsid w:val="00D70579"/>
    <w:rsid w:val="00F36CD9"/>
    <w:rsid w:val="00F43C74"/>
    <w:rsid w:val="00FA226F"/>
    <w:rsid w:val="00FB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330B19"/>
    <w:rPr>
      <w:color w:val="666666"/>
    </w:rPr>
  </w:style>
  <w:style w:type="paragraph" w:customStyle="1" w:styleId="0CD51475690D43E9BFA94A170B2DC7B94">
    <w:name w:val="0CD51475690D43E9BFA94A170B2DC7B94"/>
    <w:rsid w:val="006040CF"/>
    <w:pPr>
      <w:spacing w:after="200" w:line="276" w:lineRule="auto"/>
    </w:pPr>
    <w:rPr>
      <w:rFonts w:ascii="Open Sans" w:hAnsi="Open Sans"/>
      <w:kern w:val="0"/>
      <w:sz w:val="22"/>
      <w:szCs w:val="20"/>
      <w:lang w:eastAsia="zh-CN"/>
      <w14:ligatures w14:val="none"/>
    </w:rPr>
  </w:style>
  <w:style w:type="paragraph" w:customStyle="1" w:styleId="32058148C0684A73983CBB344F4EB821">
    <w:name w:val="32058148C0684A73983CBB344F4EB821"/>
    <w:rsid w:val="006040CF"/>
    <w:pPr>
      <w:spacing w:after="200" w:line="276" w:lineRule="auto"/>
      <w:ind w:left="720"/>
      <w:contextualSpacing/>
    </w:pPr>
    <w:rPr>
      <w:rFonts w:ascii="Open Sans" w:hAnsi="Open Sans"/>
      <w:kern w:val="0"/>
      <w:sz w:val="22"/>
      <w:szCs w:val="20"/>
      <w:lang w:eastAsia="zh-CN"/>
      <w14:ligatures w14:val="none"/>
    </w:rPr>
  </w:style>
  <w:style w:type="paragraph" w:customStyle="1" w:styleId="FFFEDB7BC0BC4A5BAEE0975703633A651">
    <w:name w:val="FFFEDB7BC0BC4A5BAEE0975703633A651"/>
    <w:rsid w:val="006040CF"/>
    <w:pPr>
      <w:spacing w:after="200" w:line="276" w:lineRule="auto"/>
      <w:ind w:left="720"/>
      <w:contextualSpacing/>
    </w:pPr>
    <w:rPr>
      <w:rFonts w:ascii="Open Sans" w:hAnsi="Open Sans"/>
      <w:kern w:val="0"/>
      <w:sz w:val="22"/>
      <w:szCs w:val="20"/>
      <w:lang w:eastAsia="zh-CN"/>
      <w14:ligatures w14:val="none"/>
    </w:rPr>
  </w:style>
  <w:style w:type="paragraph" w:customStyle="1" w:styleId="E111025D5474412EA6559E0D597B2A84">
    <w:name w:val="E111025D5474412EA6559E0D597B2A84"/>
    <w:rsid w:val="00330B19"/>
    <w:pPr>
      <w:spacing w:after="200" w:line="276" w:lineRule="auto"/>
    </w:pPr>
    <w:rPr>
      <w:rFonts w:ascii="Open Sans" w:hAnsi="Open Sans"/>
      <w:kern w:val="0"/>
      <w:sz w:val="22"/>
      <w:szCs w:val="20"/>
      <w:lang w:eastAsia="zh-CN"/>
      <w14:ligatures w14:val="none"/>
    </w:rPr>
  </w:style>
  <w:style w:type="paragraph" w:customStyle="1" w:styleId="CEFB92B5E72D472EAE7ED808F147573A">
    <w:name w:val="CEFB92B5E72D472EAE7ED808F147573A"/>
    <w:rsid w:val="00330B19"/>
    <w:pPr>
      <w:spacing w:after="200" w:line="276" w:lineRule="auto"/>
    </w:pPr>
    <w:rPr>
      <w:rFonts w:ascii="Open Sans" w:hAnsi="Open Sans"/>
      <w:kern w:val="0"/>
      <w:sz w:val="22"/>
      <w:szCs w:val="20"/>
      <w:lang w:eastAsia="zh-CN"/>
      <w14:ligatures w14:val="none"/>
    </w:rPr>
  </w:style>
  <w:style w:type="paragraph" w:customStyle="1" w:styleId="74F606990FD04636970929FDA8C851E3">
    <w:name w:val="74F606990FD04636970929FDA8C851E3"/>
    <w:rsid w:val="00330B19"/>
  </w:style>
  <w:style w:type="paragraph" w:customStyle="1" w:styleId="FAD0A14476084AB4AC297503432ADAE9">
    <w:name w:val="FAD0A14476084AB4AC297503432ADAE9"/>
    <w:rsid w:val="00330B19"/>
  </w:style>
  <w:style w:type="paragraph" w:customStyle="1" w:styleId="E111025D5474412EA6559E0D597B2A841">
    <w:name w:val="E111025D5474412EA6559E0D597B2A841"/>
    <w:rsid w:val="00330B19"/>
    <w:pPr>
      <w:spacing w:after="200" w:line="276" w:lineRule="auto"/>
    </w:pPr>
    <w:rPr>
      <w:rFonts w:ascii="Open Sans" w:hAnsi="Open Sans"/>
      <w:kern w:val="0"/>
      <w:sz w:val="22"/>
      <w:szCs w:val="20"/>
      <w:lang w:eastAsia="zh-CN"/>
      <w14:ligatures w14:val="none"/>
    </w:rPr>
  </w:style>
  <w:style w:type="paragraph" w:customStyle="1" w:styleId="CEFB92B5E72D472EAE7ED808F147573A1">
    <w:name w:val="CEFB92B5E72D472EAE7ED808F147573A1"/>
    <w:rsid w:val="00330B19"/>
    <w:pPr>
      <w:spacing w:after="200" w:line="276" w:lineRule="auto"/>
    </w:pPr>
    <w:rPr>
      <w:rFonts w:ascii="Open Sans" w:hAnsi="Open Sans"/>
      <w:kern w:val="0"/>
      <w:sz w:val="22"/>
      <w:szCs w:val="20"/>
      <w:lang w:eastAsia="zh-CN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T-diel">
      <a:dk1>
        <a:srgbClr val="000000"/>
      </a:dk1>
      <a:lt1>
        <a:srgbClr val="FFFFFF"/>
      </a:lt1>
      <a:dk2>
        <a:srgbClr val="1A4438"/>
      </a:dk2>
      <a:lt2>
        <a:srgbClr val="E7E6E6"/>
      </a:lt2>
      <a:accent1>
        <a:srgbClr val="50B948"/>
      </a:accent1>
      <a:accent2>
        <a:srgbClr val="3C0073"/>
      </a:accent2>
      <a:accent3>
        <a:srgbClr val="B6B2FF"/>
      </a:accent3>
      <a:accent4>
        <a:srgbClr val="EED137"/>
      </a:accent4>
      <a:accent5>
        <a:srgbClr val="EFF7F0"/>
      </a:accent5>
      <a:accent6>
        <a:srgbClr val="F6F5FB"/>
      </a:accent6>
      <a:hlink>
        <a:srgbClr val="0563C1"/>
      </a:hlink>
      <a:folHlink>
        <a:srgbClr val="50B94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BCA9D16C7A5149B4231D28D3A938F2" ma:contentTypeVersion="3" ma:contentTypeDescription="Een nieuw document maken." ma:contentTypeScope="" ma:versionID="096c54888ffbb159340ee3b1122cdcf1">
  <xsd:schema xmlns:xsd="http://www.w3.org/2001/XMLSchema" xmlns:xs="http://www.w3.org/2001/XMLSchema" xmlns:p="http://schemas.microsoft.com/office/2006/metadata/properties" xmlns:ns2="d4095a30-b77b-4bd9-969b-c798eb0c1590" targetNamespace="http://schemas.microsoft.com/office/2006/metadata/properties" ma:root="true" ma:fieldsID="a0c275214a705d49123b4ccb46a060d9" ns2:_="">
    <xsd:import namespace="d4095a30-b77b-4bd9-969b-c798eb0c15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95a30-b77b-4bd9-969b-c798eb0c15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62994A-0BC9-F042-89F6-F77F9B3D38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6DDC42-EA07-4F8A-8320-8938B3D06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095a30-b77b-4bd9-969b-c798eb0c1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A73B4B-B3BA-41CC-B323-DE12EF5B7B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3A2625-0E09-42EB-B04F-A12B84A46C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Gemeente Tytsjerksteradiel_Rapport_Word template_Paars_V.2</Template>
  <TotalTime>0</TotalTime>
  <Pages>2</Pages>
  <Words>322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Jitze Kooistra</cp:lastModifiedBy>
  <cp:revision>3</cp:revision>
  <dcterms:created xsi:type="dcterms:W3CDTF">2025-10-09T11:24:00Z</dcterms:created>
  <dcterms:modified xsi:type="dcterms:W3CDTF">2025-10-09T11:25:00Z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0x010100B7BCA9D16C7A5149B4231D28D3A938F2</vt:lpwstr>
  </property>
</Properties>
</file>